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5315"/>
        <w:gridCol w:w="5315"/>
      </w:tblGrid>
      <w:tr w:rsidR="00405E91" w:rsidRPr="00D43726" w14:paraId="313568B0" w14:textId="77777777">
        <w:tc>
          <w:tcPr>
            <w:tcW w:w="5315" w:type="dxa"/>
          </w:tcPr>
          <w:p w14:paraId="4EE828BA" w14:textId="4138A658" w:rsidR="00405E91" w:rsidRPr="00D43726" w:rsidRDefault="00405E91">
            <w:pPr>
              <w:rPr>
                <w:rFonts w:ascii="Calibri" w:hAnsi="Calibri" w:cs="Calibri"/>
                <w:sz w:val="22"/>
                <w:szCs w:val="22"/>
              </w:rPr>
            </w:pPr>
            <w:permStart w:id="850024014" w:edGrp="everyone"/>
            <w:permEnd w:id="850024014"/>
            <w:r w:rsidRPr="00D43726">
              <w:rPr>
                <w:rFonts w:ascii="Calibri" w:hAnsi="Calibri" w:cs="Calibri"/>
                <w:sz w:val="22"/>
                <w:szCs w:val="22"/>
              </w:rPr>
              <w:t xml:space="preserve">Znak postępowania: </w:t>
            </w:r>
            <w:r w:rsidRPr="00D43726">
              <w:rPr>
                <w:rFonts w:ascii="Calibri" w:hAnsi="Calibri" w:cs="Calibri"/>
                <w:b/>
                <w:bCs/>
                <w:sz w:val="22"/>
                <w:szCs w:val="22"/>
              </w:rPr>
              <w:t>ZGM.NZP.2422.</w:t>
            </w:r>
            <w:r w:rsidR="007E349D">
              <w:rPr>
                <w:rFonts w:ascii="Calibri" w:hAnsi="Calibri" w:cs="Calibri"/>
                <w:b/>
                <w:bCs/>
                <w:sz w:val="22"/>
                <w:szCs w:val="22"/>
              </w:rPr>
              <w:t>0</w:t>
            </w:r>
            <w:r w:rsidR="0077421B">
              <w:rPr>
                <w:rFonts w:ascii="Calibri" w:hAnsi="Calibri" w:cs="Calibri"/>
                <w:b/>
                <w:bCs/>
                <w:sz w:val="22"/>
                <w:szCs w:val="22"/>
              </w:rPr>
              <w:t>6</w:t>
            </w:r>
            <w:r w:rsidR="0027041D">
              <w:rPr>
                <w:rFonts w:ascii="Calibri" w:hAnsi="Calibri" w:cs="Calibri"/>
                <w:b/>
                <w:bCs/>
                <w:sz w:val="22"/>
                <w:szCs w:val="22"/>
              </w:rPr>
              <w:t>.</w:t>
            </w:r>
            <w:r w:rsidRPr="00D43726">
              <w:rPr>
                <w:rFonts w:ascii="Calibri" w:hAnsi="Calibri" w:cs="Calibri"/>
                <w:b/>
                <w:bCs/>
                <w:sz w:val="22"/>
                <w:szCs w:val="22"/>
              </w:rPr>
              <w:t>202</w:t>
            </w:r>
            <w:r w:rsidR="007E349D">
              <w:rPr>
                <w:rFonts w:ascii="Calibri" w:hAnsi="Calibri" w:cs="Calibri"/>
                <w:b/>
                <w:bCs/>
                <w:sz w:val="22"/>
                <w:szCs w:val="22"/>
              </w:rPr>
              <w:t>6</w:t>
            </w:r>
            <w:r w:rsidR="00D606E3" w:rsidRPr="00D43726">
              <w:rPr>
                <w:rFonts w:ascii="Calibri" w:hAnsi="Calibri" w:cs="Calibri"/>
                <w:b/>
                <w:bCs/>
                <w:sz w:val="22"/>
                <w:szCs w:val="22"/>
              </w:rPr>
              <w:t>.</w:t>
            </w:r>
            <w:r w:rsidR="000A5DB4" w:rsidRPr="00D43726">
              <w:rPr>
                <w:rFonts w:ascii="Calibri" w:hAnsi="Calibri" w:cs="Calibri"/>
                <w:b/>
                <w:bCs/>
                <w:sz w:val="22"/>
                <w:szCs w:val="22"/>
              </w:rPr>
              <w:t>D</w:t>
            </w:r>
            <w:r w:rsidR="000A2F14">
              <w:rPr>
                <w:rFonts w:ascii="Calibri" w:hAnsi="Calibri" w:cs="Calibri"/>
                <w:b/>
                <w:bCs/>
                <w:sz w:val="22"/>
                <w:szCs w:val="22"/>
              </w:rPr>
              <w:t>X</w:t>
            </w:r>
          </w:p>
        </w:tc>
        <w:tc>
          <w:tcPr>
            <w:tcW w:w="5315" w:type="dxa"/>
          </w:tcPr>
          <w:p w14:paraId="3B6F399E" w14:textId="77777777" w:rsidR="00405E91" w:rsidRPr="00D43726" w:rsidRDefault="00405E91">
            <w:pPr>
              <w:ind w:left="425"/>
              <w:jc w:val="righ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4372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Załącznik nr </w:t>
            </w:r>
            <w:r w:rsidR="001608E9" w:rsidRPr="00D43726">
              <w:rPr>
                <w:rFonts w:ascii="Calibri" w:hAnsi="Calibri" w:cs="Calibri"/>
                <w:b/>
                <w:bCs/>
                <w:sz w:val="22"/>
                <w:szCs w:val="22"/>
              </w:rPr>
              <w:t>4</w:t>
            </w:r>
            <w:r w:rsidRPr="00D4372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do SWZ</w:t>
            </w:r>
          </w:p>
          <w:p w14:paraId="35023844" w14:textId="77777777" w:rsidR="00405E91" w:rsidRPr="00D43726" w:rsidRDefault="00405E91">
            <w:pPr>
              <w:ind w:left="425"/>
              <w:jc w:val="right"/>
              <w:rPr>
                <w:rFonts w:ascii="Calibri" w:hAnsi="Calibri" w:cs="Calibri"/>
                <w:i/>
                <w:iCs/>
                <w:sz w:val="20"/>
              </w:rPr>
            </w:pPr>
            <w:r w:rsidRPr="00D43726">
              <w:rPr>
                <w:rFonts w:ascii="Calibri" w:hAnsi="Calibri" w:cs="Calibri"/>
                <w:i/>
                <w:iCs/>
                <w:sz w:val="20"/>
              </w:rPr>
              <w:t>wykaz osób</w:t>
            </w:r>
          </w:p>
        </w:tc>
      </w:tr>
    </w:tbl>
    <w:p w14:paraId="68FDF590" w14:textId="77777777" w:rsidR="00405E91" w:rsidRPr="00D43726" w:rsidRDefault="00405E91" w:rsidP="00405E91">
      <w:pPr>
        <w:ind w:right="226"/>
        <w:rPr>
          <w:rFonts w:ascii="Times New Roman" w:hAnsi="Times New Roman"/>
          <w:sz w:val="22"/>
          <w:szCs w:val="24"/>
        </w:rPr>
      </w:pPr>
    </w:p>
    <w:p w14:paraId="71C2760B" w14:textId="77777777" w:rsidR="00386B39" w:rsidRPr="00D43726" w:rsidRDefault="00386B39" w:rsidP="00386B39">
      <w:pPr>
        <w:tabs>
          <w:tab w:val="left" w:pos="5529"/>
        </w:tabs>
        <w:ind w:firstLine="284"/>
        <w:rPr>
          <w:rFonts w:ascii="Times New Roman" w:hAnsi="Times New Roman"/>
          <w:sz w:val="14"/>
          <w:szCs w:val="14"/>
        </w:rPr>
      </w:pPr>
    </w:p>
    <w:p w14:paraId="4C3770F1" w14:textId="77777777" w:rsidR="00386B39" w:rsidRPr="00D43726" w:rsidRDefault="00386B39" w:rsidP="00386B39">
      <w:pPr>
        <w:tabs>
          <w:tab w:val="left" w:pos="5529"/>
        </w:tabs>
        <w:ind w:firstLine="284"/>
        <w:rPr>
          <w:rFonts w:ascii="Times New Roman" w:hAnsi="Times New Roman"/>
          <w:sz w:val="14"/>
          <w:szCs w:val="14"/>
        </w:rPr>
      </w:pPr>
    </w:p>
    <w:p w14:paraId="05F4AB97" w14:textId="77777777" w:rsidR="00386B39" w:rsidRPr="00D43726" w:rsidRDefault="00386B39" w:rsidP="00386B39">
      <w:pPr>
        <w:tabs>
          <w:tab w:val="left" w:pos="5529"/>
        </w:tabs>
        <w:ind w:firstLine="284"/>
        <w:rPr>
          <w:rFonts w:ascii="Times New Roman" w:hAnsi="Times New Roman"/>
          <w:szCs w:val="14"/>
        </w:rPr>
      </w:pPr>
      <w:permStart w:id="383859195" w:edGrp="everyone"/>
      <w:r w:rsidRPr="00D43726">
        <w:rPr>
          <w:rFonts w:ascii="Times New Roman" w:hAnsi="Times New Roman"/>
          <w:sz w:val="14"/>
          <w:szCs w:val="14"/>
        </w:rPr>
        <w:t>Nazwa (firma) lub Nazwisko</w:t>
      </w:r>
      <w:permEnd w:id="383859195"/>
      <w:r w:rsidRPr="00D43726">
        <w:rPr>
          <w:rFonts w:ascii="Times New Roman" w:hAnsi="Times New Roman"/>
          <w:sz w:val="14"/>
          <w:szCs w:val="14"/>
        </w:rPr>
        <w:tab/>
      </w:r>
      <w:permStart w:id="1068703950" w:edGrp="everyone"/>
      <w:r w:rsidRPr="00D43726">
        <w:rPr>
          <w:rFonts w:ascii="Times New Roman" w:hAnsi="Times New Roman"/>
          <w:sz w:val="16"/>
          <w:szCs w:val="14"/>
        </w:rPr>
        <w:t>........................................................</w:t>
      </w:r>
      <w:permEnd w:id="1068703950"/>
      <w:r w:rsidRPr="00D43726">
        <w:rPr>
          <w:rFonts w:ascii="Times New Roman" w:hAnsi="Times New Roman"/>
          <w:szCs w:val="14"/>
        </w:rPr>
        <w:t xml:space="preserve">, dnia </w:t>
      </w:r>
      <w:permStart w:id="357788986" w:edGrp="everyone"/>
      <w:r w:rsidRPr="00D43726">
        <w:rPr>
          <w:rFonts w:ascii="Times New Roman" w:hAnsi="Times New Roman"/>
          <w:sz w:val="16"/>
          <w:szCs w:val="14"/>
        </w:rPr>
        <w:t>.............................................</w:t>
      </w:r>
      <w:permEnd w:id="357788986"/>
    </w:p>
    <w:p w14:paraId="166771C3" w14:textId="77777777" w:rsidR="00386B39" w:rsidRPr="00D43726" w:rsidRDefault="00386B39" w:rsidP="00386B39">
      <w:pPr>
        <w:ind w:firstLine="426"/>
        <w:rPr>
          <w:rFonts w:ascii="Times New Roman" w:hAnsi="Times New Roman"/>
          <w:sz w:val="14"/>
          <w:szCs w:val="14"/>
        </w:rPr>
      </w:pPr>
      <w:permStart w:id="969768202" w:edGrp="everyone"/>
      <w:r w:rsidRPr="00D43726">
        <w:rPr>
          <w:rFonts w:ascii="Times New Roman" w:hAnsi="Times New Roman"/>
          <w:sz w:val="14"/>
          <w:szCs w:val="14"/>
        </w:rPr>
        <w:t>imię oraz adres oferenta</w:t>
      </w:r>
    </w:p>
    <w:p w14:paraId="1983F845" w14:textId="77777777" w:rsidR="00386B39" w:rsidRPr="00D43726" w:rsidRDefault="00386B39" w:rsidP="00386B39">
      <w:pPr>
        <w:ind w:firstLine="851"/>
        <w:rPr>
          <w:rFonts w:ascii="Times New Roman" w:hAnsi="Times New Roman"/>
          <w:sz w:val="14"/>
          <w:szCs w:val="14"/>
        </w:rPr>
      </w:pPr>
      <w:r w:rsidRPr="00D43726">
        <w:rPr>
          <w:rFonts w:ascii="Times New Roman" w:hAnsi="Times New Roman"/>
          <w:sz w:val="14"/>
          <w:szCs w:val="14"/>
        </w:rPr>
        <w:t>nr tel. / fax.</w:t>
      </w:r>
    </w:p>
    <w:permEnd w:id="969768202"/>
    <w:p w14:paraId="76D82BE8" w14:textId="77777777" w:rsidR="009B3562" w:rsidRPr="00D43726" w:rsidRDefault="009B3562" w:rsidP="009B3562">
      <w:pPr>
        <w:jc w:val="right"/>
        <w:rPr>
          <w:rFonts w:ascii="Times New Roman" w:hAnsi="Times New Roman"/>
          <w:sz w:val="22"/>
          <w:szCs w:val="22"/>
        </w:rPr>
      </w:pPr>
    </w:p>
    <w:p w14:paraId="5E195000" w14:textId="77777777" w:rsidR="009B3562" w:rsidRPr="00D43726" w:rsidRDefault="009B3562" w:rsidP="009B3562">
      <w:pPr>
        <w:jc w:val="right"/>
        <w:rPr>
          <w:rFonts w:ascii="Times New Roman" w:hAnsi="Times New Roman"/>
          <w:sz w:val="22"/>
          <w:szCs w:val="22"/>
        </w:rPr>
      </w:pPr>
    </w:p>
    <w:p w14:paraId="0C1EFF6C" w14:textId="77777777" w:rsidR="009B3562" w:rsidRPr="00D43726" w:rsidRDefault="009B3562" w:rsidP="009B3562">
      <w:pPr>
        <w:jc w:val="right"/>
        <w:rPr>
          <w:rFonts w:ascii="Times New Roman" w:hAnsi="Times New Roman"/>
          <w:sz w:val="22"/>
          <w:szCs w:val="22"/>
        </w:rPr>
      </w:pPr>
    </w:p>
    <w:p w14:paraId="1C398989" w14:textId="77777777" w:rsidR="00CA6061" w:rsidRPr="00D43726" w:rsidRDefault="00CA6061" w:rsidP="00CA6061">
      <w:pPr>
        <w:spacing w:line="276" w:lineRule="auto"/>
        <w:ind w:firstLine="3686"/>
        <w:jc w:val="center"/>
        <w:rPr>
          <w:rFonts w:ascii="Times New Roman" w:hAnsi="Times New Roman"/>
          <w:b/>
          <w:bCs/>
          <w:i/>
        </w:rPr>
      </w:pPr>
      <w:r w:rsidRPr="00D43726">
        <w:rPr>
          <w:rFonts w:ascii="Times New Roman" w:hAnsi="Times New Roman"/>
          <w:b/>
          <w:i/>
        </w:rPr>
        <w:t>Zakład Gospodarki Mieszkaniowej</w:t>
      </w:r>
    </w:p>
    <w:p w14:paraId="665E0231" w14:textId="77777777" w:rsidR="00CA6061" w:rsidRPr="00D43726" w:rsidRDefault="00CA6061" w:rsidP="00CA6061">
      <w:pPr>
        <w:tabs>
          <w:tab w:val="left" w:pos="4678"/>
        </w:tabs>
        <w:spacing w:line="276" w:lineRule="auto"/>
        <w:ind w:firstLine="3686"/>
        <w:jc w:val="center"/>
        <w:rPr>
          <w:rFonts w:ascii="Times New Roman" w:hAnsi="Times New Roman"/>
          <w:i/>
        </w:rPr>
      </w:pPr>
      <w:r w:rsidRPr="00D43726">
        <w:rPr>
          <w:rFonts w:ascii="Times New Roman" w:hAnsi="Times New Roman"/>
          <w:b/>
          <w:i/>
        </w:rPr>
        <w:t>95-200 Pabianice, ul. Warzywna 6</w:t>
      </w:r>
    </w:p>
    <w:p w14:paraId="3F86FF32" w14:textId="77777777" w:rsidR="009B3562" w:rsidRPr="00D43726" w:rsidRDefault="009B3562" w:rsidP="009B3562">
      <w:pPr>
        <w:tabs>
          <w:tab w:val="left" w:pos="6260"/>
        </w:tabs>
        <w:ind w:right="226"/>
        <w:jc w:val="center"/>
        <w:rPr>
          <w:rFonts w:ascii="Times New Roman" w:hAnsi="Times New Roman"/>
          <w:b/>
          <w:u w:val="single"/>
        </w:rPr>
      </w:pPr>
    </w:p>
    <w:p w14:paraId="38F9027F" w14:textId="77777777" w:rsidR="0075586C" w:rsidRPr="00D43726" w:rsidRDefault="0075586C" w:rsidP="0075586C">
      <w:pPr>
        <w:spacing w:line="276" w:lineRule="auto"/>
        <w:ind w:left="709" w:hanging="709"/>
        <w:jc w:val="both"/>
        <w:rPr>
          <w:rFonts w:ascii="Times New Roman" w:hAnsi="Times New Roman"/>
          <w:sz w:val="22"/>
          <w:u w:val="single"/>
        </w:rPr>
      </w:pPr>
    </w:p>
    <w:p w14:paraId="43E19A1A" w14:textId="77777777" w:rsidR="007941D3" w:rsidRPr="00D43726" w:rsidRDefault="007941D3" w:rsidP="0075586C">
      <w:pPr>
        <w:spacing w:line="276" w:lineRule="auto"/>
        <w:ind w:left="709" w:hanging="709"/>
        <w:jc w:val="both"/>
        <w:rPr>
          <w:rFonts w:ascii="Times New Roman" w:hAnsi="Times New Roman"/>
          <w:sz w:val="22"/>
          <w:u w:val="single"/>
        </w:rPr>
      </w:pPr>
    </w:p>
    <w:p w14:paraId="40E1BABA" w14:textId="77777777" w:rsidR="00713206" w:rsidRDefault="00CA6061" w:rsidP="00563EC5">
      <w:pPr>
        <w:pStyle w:val="Tekstpodstawowywcity3"/>
        <w:spacing w:before="120"/>
        <w:ind w:left="0"/>
        <w:jc w:val="center"/>
        <w:rPr>
          <w:rFonts w:ascii="Times New Roman" w:hAnsi="Times New Roman"/>
          <w:sz w:val="22"/>
        </w:rPr>
      </w:pPr>
      <w:r w:rsidRPr="00D43726">
        <w:rPr>
          <w:rFonts w:ascii="Times New Roman" w:hAnsi="Times New Roman"/>
          <w:sz w:val="22"/>
          <w:u w:val="single"/>
        </w:rPr>
        <w:t>dotyczy:</w:t>
      </w:r>
      <w:r w:rsidRPr="00D43726">
        <w:rPr>
          <w:rFonts w:ascii="Times New Roman" w:hAnsi="Times New Roman"/>
          <w:sz w:val="22"/>
        </w:rPr>
        <w:t xml:space="preserve"> postępowania o udzielenie zamówienia publicznego pn. </w:t>
      </w:r>
    </w:p>
    <w:p w14:paraId="4BEDB35F" w14:textId="77777777" w:rsidR="00E64739" w:rsidRPr="00D43726" w:rsidRDefault="00E64739" w:rsidP="00563EC5">
      <w:pPr>
        <w:pStyle w:val="Tekstpodstawowywcity3"/>
        <w:spacing w:before="120"/>
        <w:ind w:left="0"/>
        <w:jc w:val="center"/>
        <w:rPr>
          <w:rFonts w:ascii="Times New Roman" w:hAnsi="Times New Roman"/>
          <w:sz w:val="22"/>
        </w:rPr>
      </w:pPr>
    </w:p>
    <w:p w14:paraId="10D82C17" w14:textId="3F7F69F8" w:rsidR="00C3020F" w:rsidRPr="00CE5B9F" w:rsidRDefault="007E349D" w:rsidP="00C3020F">
      <w:pPr>
        <w:pStyle w:val="Standard"/>
        <w:tabs>
          <w:tab w:val="num" w:pos="7371"/>
        </w:tabs>
        <w:spacing w:after="120"/>
        <w:ind w:left="567"/>
        <w:jc w:val="center"/>
        <w:rPr>
          <w:rFonts w:cs="Times New Roman"/>
          <w:b/>
          <w:sz w:val="36"/>
          <w:szCs w:val="36"/>
          <w:lang w:val="pl-PL"/>
        </w:rPr>
      </w:pPr>
      <w:r w:rsidRPr="00CE5B9F">
        <w:rPr>
          <w:rFonts w:cs="Times New Roman"/>
          <w:b/>
          <w:sz w:val="36"/>
          <w:szCs w:val="36"/>
          <w:lang w:val="pl-PL"/>
        </w:rPr>
        <w:t>„</w:t>
      </w:r>
      <w:r w:rsidR="0077421B" w:rsidRPr="00CE5B9F">
        <w:rPr>
          <w:rFonts w:cs="Times New Roman"/>
          <w:b/>
          <w:sz w:val="36"/>
          <w:szCs w:val="36"/>
          <w:lang w:val="pl-PL"/>
        </w:rPr>
        <w:t xml:space="preserve">Budowa przyłączy gazowych do nieruchomości </w:t>
      </w:r>
      <w:r w:rsidR="00CE5B9F">
        <w:rPr>
          <w:rFonts w:cs="Times New Roman"/>
          <w:b/>
          <w:sz w:val="36"/>
          <w:szCs w:val="36"/>
          <w:lang w:val="pl-PL"/>
        </w:rPr>
        <w:br/>
      </w:r>
      <w:r w:rsidR="0077421B" w:rsidRPr="00CE5B9F">
        <w:rPr>
          <w:rFonts w:cs="Times New Roman"/>
          <w:b/>
          <w:sz w:val="36"/>
          <w:szCs w:val="36"/>
          <w:lang w:val="pl-PL"/>
        </w:rPr>
        <w:t xml:space="preserve">oraz budowa instalacji wspólnej i wewnętrznej </w:t>
      </w:r>
      <w:r w:rsidR="00D950D5">
        <w:rPr>
          <w:rFonts w:cs="Times New Roman"/>
          <w:b/>
          <w:sz w:val="36"/>
          <w:szCs w:val="36"/>
          <w:lang w:val="pl-PL"/>
        </w:rPr>
        <w:br/>
      </w:r>
      <w:r w:rsidR="0077421B" w:rsidRPr="00CE5B9F">
        <w:rPr>
          <w:rFonts w:cs="Times New Roman"/>
          <w:b/>
          <w:sz w:val="36"/>
          <w:szCs w:val="36"/>
          <w:lang w:val="pl-PL"/>
        </w:rPr>
        <w:t>w lokalach gminnych przy ul. Północnej 1</w:t>
      </w:r>
      <w:r w:rsidRPr="00CE5B9F">
        <w:rPr>
          <w:rFonts w:cs="Times New Roman"/>
          <w:b/>
          <w:sz w:val="36"/>
          <w:szCs w:val="36"/>
          <w:lang w:val="pl-PL"/>
        </w:rPr>
        <w:t>”</w:t>
      </w:r>
    </w:p>
    <w:p w14:paraId="6C4653B6" w14:textId="77777777" w:rsidR="00E64739" w:rsidRPr="0077421B" w:rsidRDefault="00E64739" w:rsidP="00C3020F">
      <w:pPr>
        <w:pStyle w:val="Standard"/>
        <w:tabs>
          <w:tab w:val="num" w:pos="7371"/>
        </w:tabs>
        <w:spacing w:after="120"/>
        <w:ind w:left="567"/>
        <w:jc w:val="center"/>
        <w:rPr>
          <w:rFonts w:cs="Times New Roman"/>
          <w:b/>
          <w:sz w:val="32"/>
          <w:szCs w:val="32"/>
          <w:lang w:val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25" w:color="auto" w:fill="auto"/>
        <w:tblLook w:val="04A0" w:firstRow="1" w:lastRow="0" w:firstColumn="1" w:lastColumn="0" w:noHBand="0" w:noVBand="1"/>
      </w:tblPr>
      <w:tblGrid>
        <w:gridCol w:w="10763"/>
      </w:tblGrid>
      <w:tr w:rsidR="00103DF0" w:rsidRPr="00D43726" w14:paraId="4FB46ACA" w14:textId="77777777">
        <w:trPr>
          <w:trHeight w:val="520"/>
          <w:jc w:val="center"/>
        </w:trPr>
        <w:tc>
          <w:tcPr>
            <w:tcW w:w="10913" w:type="dxa"/>
            <w:shd w:val="pct25" w:color="auto" w:fill="auto"/>
            <w:vAlign w:val="center"/>
          </w:tcPr>
          <w:p w14:paraId="17D13394" w14:textId="77777777" w:rsidR="00103DF0" w:rsidRPr="00D43726" w:rsidRDefault="00103DF0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D43726">
              <w:rPr>
                <w:rFonts w:ascii="Calibri" w:hAnsi="Calibri" w:cs="Calibri"/>
                <w:b/>
                <w:bCs/>
                <w:sz w:val="28"/>
                <w:szCs w:val="28"/>
              </w:rPr>
              <w:t>WYKAZ OSÓB</w:t>
            </w:r>
          </w:p>
        </w:tc>
      </w:tr>
    </w:tbl>
    <w:p w14:paraId="57719FCC" w14:textId="77777777" w:rsidR="00103DF0" w:rsidRDefault="00103DF0" w:rsidP="004E64E0">
      <w:pPr>
        <w:tabs>
          <w:tab w:val="left" w:pos="6260"/>
        </w:tabs>
        <w:spacing w:line="360" w:lineRule="auto"/>
        <w:ind w:right="226"/>
        <w:jc w:val="center"/>
        <w:rPr>
          <w:rFonts w:ascii="Times New Roman" w:hAnsi="Times New Roman"/>
          <w:b/>
          <w:u w:val="single"/>
        </w:rPr>
      </w:pPr>
    </w:p>
    <w:p w14:paraId="2D51E048" w14:textId="77777777" w:rsidR="0095547F" w:rsidRPr="00D43726" w:rsidRDefault="0095547F" w:rsidP="004E64E0">
      <w:pPr>
        <w:tabs>
          <w:tab w:val="left" w:pos="6260"/>
        </w:tabs>
        <w:spacing w:line="360" w:lineRule="auto"/>
        <w:ind w:right="226"/>
        <w:jc w:val="center"/>
        <w:rPr>
          <w:rFonts w:ascii="Times New Roman" w:hAnsi="Times New Roman"/>
          <w:b/>
          <w:u w:val="single"/>
        </w:rPr>
      </w:pPr>
    </w:p>
    <w:p w14:paraId="3D0C3BD6" w14:textId="7656FA9F" w:rsidR="007941D3" w:rsidRDefault="0095547F" w:rsidP="0095547F">
      <w:pPr>
        <w:pStyle w:val="Akapitzlist"/>
        <w:keepNext/>
        <w:numPr>
          <w:ilvl w:val="0"/>
          <w:numId w:val="51"/>
        </w:numPr>
        <w:spacing w:line="276" w:lineRule="auto"/>
        <w:jc w:val="both"/>
        <w:rPr>
          <w:rFonts w:ascii="Times New Roman" w:hAnsi="Times New Roman"/>
          <w:szCs w:val="24"/>
        </w:rPr>
      </w:pPr>
      <w:r w:rsidRPr="0095547F">
        <w:rPr>
          <w:rFonts w:ascii="Times New Roman" w:hAnsi="Times New Roman"/>
          <w:b/>
          <w:bCs/>
          <w:szCs w:val="24"/>
        </w:rPr>
        <w:t>O</w:t>
      </w:r>
      <w:r w:rsidR="00563EC5" w:rsidRPr="0095547F">
        <w:rPr>
          <w:rFonts w:ascii="Times New Roman" w:hAnsi="Times New Roman"/>
          <w:b/>
          <w:bCs/>
          <w:szCs w:val="24"/>
        </w:rPr>
        <w:t>świadczam, iż wszystkie osoby prowadzące prace w charakterze:</w:t>
      </w:r>
    </w:p>
    <w:p w14:paraId="12EA0C38" w14:textId="77777777" w:rsidR="0095547F" w:rsidRPr="0095547F" w:rsidRDefault="0095547F" w:rsidP="0095547F">
      <w:pPr>
        <w:keepNext/>
        <w:spacing w:line="276" w:lineRule="auto"/>
        <w:ind w:left="360"/>
        <w:jc w:val="both"/>
        <w:rPr>
          <w:rFonts w:ascii="Times New Roman" w:hAnsi="Times New Roman"/>
          <w:szCs w:val="24"/>
        </w:rPr>
      </w:pPr>
    </w:p>
    <w:tbl>
      <w:tblPr>
        <w:tblW w:w="10489" w:type="dxa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3359"/>
        <w:gridCol w:w="2410"/>
        <w:gridCol w:w="1984"/>
        <w:gridCol w:w="2126"/>
      </w:tblGrid>
      <w:tr w:rsidR="007941D3" w:rsidRPr="00D43726" w14:paraId="717AF2DA" w14:textId="77777777" w:rsidTr="004A6A60"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AAF5DD" w14:textId="77777777" w:rsidR="007941D3" w:rsidRPr="00D43726" w:rsidRDefault="007941D3" w:rsidP="004A6A60">
            <w:pPr>
              <w:autoSpaceDE w:val="0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43726">
              <w:rPr>
                <w:rFonts w:ascii="Times New Roman" w:hAnsi="Times New Roman"/>
                <w:sz w:val="20"/>
              </w:rPr>
              <w:t>Lp.</w:t>
            </w:r>
          </w:p>
        </w:tc>
        <w:tc>
          <w:tcPr>
            <w:tcW w:w="3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A6E139" w14:textId="77777777" w:rsidR="007941D3" w:rsidRPr="00D43726" w:rsidRDefault="007941D3" w:rsidP="004A6A60">
            <w:pPr>
              <w:autoSpaceDE w:val="0"/>
              <w:jc w:val="center"/>
              <w:rPr>
                <w:rFonts w:ascii="Times New Roman" w:hAnsi="Times New Roman"/>
                <w:sz w:val="20"/>
              </w:rPr>
            </w:pPr>
            <w:r w:rsidRPr="00D43726">
              <w:rPr>
                <w:rFonts w:ascii="Times New Roman" w:hAnsi="Times New Roman"/>
                <w:sz w:val="20"/>
              </w:rPr>
              <w:t>Imię i Nazwisko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B1B8D" w14:textId="77777777" w:rsidR="007941D3" w:rsidRPr="00D43726" w:rsidRDefault="00563EC5" w:rsidP="004A6A60">
            <w:pPr>
              <w:autoSpaceDE w:val="0"/>
              <w:jc w:val="center"/>
              <w:rPr>
                <w:rFonts w:ascii="Times New Roman" w:hAnsi="Times New Roman"/>
                <w:sz w:val="20"/>
              </w:rPr>
            </w:pPr>
            <w:r w:rsidRPr="00D43726">
              <w:rPr>
                <w:rFonts w:ascii="Times New Roman" w:hAnsi="Times New Roman"/>
                <w:sz w:val="20"/>
              </w:rPr>
              <w:t>Rodzaj stanowiska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FCD3E1" w14:textId="77777777" w:rsidR="007941D3" w:rsidRPr="00D43726" w:rsidRDefault="00563EC5" w:rsidP="004A6A60">
            <w:pPr>
              <w:autoSpaceDE w:val="0"/>
              <w:jc w:val="center"/>
              <w:rPr>
                <w:rFonts w:ascii="Times New Roman" w:hAnsi="Times New Roman"/>
                <w:sz w:val="20"/>
              </w:rPr>
            </w:pPr>
            <w:r w:rsidRPr="00D43726">
              <w:rPr>
                <w:rFonts w:ascii="Times New Roman" w:hAnsi="Times New Roman"/>
                <w:sz w:val="20"/>
              </w:rPr>
              <w:t>Kwalifikacje/ Doświadczenie zawodowe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928B1" w14:textId="77777777" w:rsidR="007941D3" w:rsidRPr="00D43726" w:rsidRDefault="007941D3" w:rsidP="004A6A60">
            <w:pPr>
              <w:autoSpaceDE w:val="0"/>
              <w:jc w:val="center"/>
              <w:rPr>
                <w:rFonts w:ascii="Times New Roman" w:hAnsi="Times New Roman"/>
                <w:sz w:val="20"/>
              </w:rPr>
            </w:pPr>
            <w:r w:rsidRPr="00D43726">
              <w:rPr>
                <w:rFonts w:ascii="Times New Roman" w:hAnsi="Times New Roman"/>
                <w:sz w:val="20"/>
              </w:rPr>
              <w:t>Sposób dysponowania</w:t>
            </w:r>
          </w:p>
        </w:tc>
      </w:tr>
      <w:tr w:rsidR="007941D3" w:rsidRPr="00D43726" w14:paraId="1116992A" w14:textId="77777777" w:rsidTr="007941D3"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4C38C42" w14:textId="77777777" w:rsidR="007941D3" w:rsidRPr="00D43726" w:rsidRDefault="007941D3" w:rsidP="00065855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permStart w:id="118303039" w:edGrp="everyone" w:colFirst="0" w:colLast="0"/>
            <w:permStart w:id="1583819323" w:edGrp="everyone" w:colFirst="1" w:colLast="1"/>
            <w:permStart w:id="2119002662" w:edGrp="everyone" w:colFirst="2" w:colLast="2"/>
            <w:permStart w:id="1005461997" w:edGrp="everyone" w:colFirst="3" w:colLast="3"/>
            <w:permStart w:id="1587764612" w:edGrp="everyone" w:colFirst="4" w:colLast="4"/>
          </w:p>
          <w:p w14:paraId="2CE88B95" w14:textId="77777777" w:rsidR="007941D3" w:rsidRPr="00D43726" w:rsidRDefault="007941D3" w:rsidP="00065855">
            <w:pPr>
              <w:autoSpaceDE w:val="0"/>
              <w:spacing w:line="36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03F912B" w14:textId="77777777" w:rsidR="007941D3" w:rsidRPr="00D43726" w:rsidRDefault="007941D3" w:rsidP="00065855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107BF" w14:textId="77777777" w:rsidR="007941D3" w:rsidRPr="00D43726" w:rsidRDefault="007941D3" w:rsidP="00065855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F82FE3C" w14:textId="77777777" w:rsidR="007941D3" w:rsidRPr="00D43726" w:rsidRDefault="007941D3" w:rsidP="00065855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00117" w14:textId="77777777" w:rsidR="007941D3" w:rsidRPr="00D43726" w:rsidRDefault="007941D3" w:rsidP="00065855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941D3" w:rsidRPr="00D43726" w14:paraId="5958EB66" w14:textId="77777777" w:rsidTr="007941D3"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AFE9083" w14:textId="77777777" w:rsidR="007941D3" w:rsidRPr="00D43726" w:rsidRDefault="007941D3" w:rsidP="00065855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permStart w:id="430138721" w:edGrp="everyone" w:colFirst="0" w:colLast="0"/>
            <w:permStart w:id="210061123" w:edGrp="everyone" w:colFirst="1" w:colLast="1"/>
            <w:permStart w:id="1525447253" w:edGrp="everyone" w:colFirst="2" w:colLast="2"/>
            <w:permStart w:id="1662473630" w:edGrp="everyone" w:colFirst="3" w:colLast="3"/>
            <w:permStart w:id="2025862046" w:edGrp="everyone" w:colFirst="4" w:colLast="4"/>
            <w:permEnd w:id="118303039"/>
            <w:permEnd w:id="1583819323"/>
            <w:permEnd w:id="2119002662"/>
            <w:permEnd w:id="1005461997"/>
            <w:permEnd w:id="1587764612"/>
          </w:p>
          <w:p w14:paraId="02FACA89" w14:textId="77777777" w:rsidR="007941D3" w:rsidRPr="00D43726" w:rsidRDefault="007941D3" w:rsidP="00065855">
            <w:pPr>
              <w:autoSpaceDE w:val="0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A388E2F" w14:textId="77777777" w:rsidR="007941D3" w:rsidRPr="00D43726" w:rsidRDefault="007941D3" w:rsidP="00065855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3858F" w14:textId="77777777" w:rsidR="007941D3" w:rsidRPr="00D43726" w:rsidRDefault="007941D3" w:rsidP="00065855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0177953" w14:textId="77777777" w:rsidR="007941D3" w:rsidRPr="00D43726" w:rsidRDefault="007941D3" w:rsidP="00065855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960560" w14:textId="77777777" w:rsidR="007941D3" w:rsidRPr="00D43726" w:rsidRDefault="007941D3" w:rsidP="00065855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941D3" w:rsidRPr="00D43726" w14:paraId="0AAF03D3" w14:textId="77777777" w:rsidTr="007941D3"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34B8005" w14:textId="77777777" w:rsidR="007941D3" w:rsidRPr="00D43726" w:rsidRDefault="007941D3" w:rsidP="00065855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permStart w:id="1983070395" w:edGrp="everyone" w:colFirst="0" w:colLast="0"/>
            <w:permStart w:id="1959154806" w:edGrp="everyone" w:colFirst="1" w:colLast="1"/>
            <w:permStart w:id="1703154060" w:edGrp="everyone" w:colFirst="2" w:colLast="2"/>
            <w:permStart w:id="1891322583" w:edGrp="everyone" w:colFirst="3" w:colLast="3"/>
            <w:permStart w:id="1877113009" w:edGrp="everyone" w:colFirst="4" w:colLast="4"/>
            <w:permEnd w:id="430138721"/>
            <w:permEnd w:id="210061123"/>
            <w:permEnd w:id="1525447253"/>
            <w:permEnd w:id="1662473630"/>
            <w:permEnd w:id="2025862046"/>
          </w:p>
          <w:p w14:paraId="427B2319" w14:textId="77777777" w:rsidR="007941D3" w:rsidRPr="00D43726" w:rsidRDefault="007941D3" w:rsidP="00065855">
            <w:pPr>
              <w:autoSpaceDE w:val="0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8FE4369" w14:textId="77777777" w:rsidR="007941D3" w:rsidRPr="00D43726" w:rsidRDefault="007941D3" w:rsidP="00065855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CD802" w14:textId="77777777" w:rsidR="007941D3" w:rsidRPr="00D43726" w:rsidRDefault="007941D3" w:rsidP="00065855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3A7756D" w14:textId="77777777" w:rsidR="007941D3" w:rsidRPr="00D43726" w:rsidRDefault="007941D3" w:rsidP="00065855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0D958" w14:textId="77777777" w:rsidR="007941D3" w:rsidRPr="00D43726" w:rsidRDefault="007941D3" w:rsidP="00065855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861C62" w:rsidRPr="00D43726" w14:paraId="6AC19E67" w14:textId="77777777" w:rsidTr="00861C62">
        <w:trPr>
          <w:trHeight w:val="750"/>
        </w:trPr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92D2946" w14:textId="77777777" w:rsidR="00861C62" w:rsidRPr="00D43726" w:rsidRDefault="00861C62" w:rsidP="00861C62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permStart w:id="68754900" w:edGrp="everyone" w:colFirst="0" w:colLast="0"/>
            <w:permStart w:id="430266500" w:edGrp="everyone" w:colFirst="1" w:colLast="1"/>
            <w:permStart w:id="1573912824" w:edGrp="everyone" w:colFirst="2" w:colLast="2"/>
            <w:permStart w:id="821511980" w:edGrp="everyone" w:colFirst="3" w:colLast="3"/>
            <w:permStart w:id="1326850892" w:edGrp="everyone" w:colFirst="4" w:colLast="4"/>
            <w:permStart w:id="180237211" w:edGrp="everyone" w:colFirst="5" w:colLast="5"/>
            <w:permEnd w:id="1983070395"/>
            <w:permEnd w:id="1959154806"/>
            <w:permEnd w:id="1703154060"/>
            <w:permEnd w:id="1891322583"/>
            <w:permEnd w:id="1877113009"/>
          </w:p>
          <w:p w14:paraId="3896EEA8" w14:textId="77777777" w:rsidR="00861C62" w:rsidRPr="00D43726" w:rsidRDefault="00861C62" w:rsidP="00861C62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14E8784" w14:textId="77777777" w:rsidR="00861C62" w:rsidRPr="00D43726" w:rsidRDefault="00861C62" w:rsidP="00861C62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18D53" w14:textId="77777777" w:rsidR="00861C62" w:rsidRPr="00D43726" w:rsidRDefault="00861C62" w:rsidP="00861C62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2876FBD" w14:textId="77777777" w:rsidR="00861C62" w:rsidRPr="00D43726" w:rsidRDefault="00861C62" w:rsidP="00861C62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65D2E" w14:textId="77777777" w:rsidR="00861C62" w:rsidRPr="00D43726" w:rsidRDefault="00861C62" w:rsidP="00861C62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7941D3" w:rsidRPr="00D43726" w14:paraId="12DEC58F" w14:textId="77777777" w:rsidTr="007941D3">
        <w:tc>
          <w:tcPr>
            <w:tcW w:w="6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7327D0E" w14:textId="77777777" w:rsidR="007941D3" w:rsidRPr="00D43726" w:rsidRDefault="007941D3" w:rsidP="00065855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permStart w:id="448073955" w:edGrp="everyone" w:colFirst="0" w:colLast="0"/>
            <w:permStart w:id="1789351250" w:edGrp="everyone" w:colFirst="1" w:colLast="1"/>
            <w:permStart w:id="395988046" w:edGrp="everyone" w:colFirst="2" w:colLast="2"/>
            <w:permStart w:id="461705911" w:edGrp="everyone" w:colFirst="3" w:colLast="3"/>
            <w:permStart w:id="635790960" w:edGrp="everyone" w:colFirst="4" w:colLast="4"/>
            <w:permEnd w:id="68754900"/>
            <w:permEnd w:id="430266500"/>
            <w:permEnd w:id="1573912824"/>
            <w:permEnd w:id="821511980"/>
            <w:permEnd w:id="1326850892"/>
            <w:permEnd w:id="180237211"/>
          </w:p>
          <w:p w14:paraId="66F48642" w14:textId="77777777" w:rsidR="007941D3" w:rsidRPr="00D43726" w:rsidRDefault="007941D3" w:rsidP="00065855">
            <w:pPr>
              <w:autoSpaceDE w:val="0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3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DCF7BB3" w14:textId="77777777" w:rsidR="007941D3" w:rsidRPr="00D43726" w:rsidRDefault="007941D3" w:rsidP="00065855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9672F" w14:textId="77777777" w:rsidR="007941D3" w:rsidRPr="00D43726" w:rsidRDefault="007941D3" w:rsidP="00065855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98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88831CA" w14:textId="77777777" w:rsidR="007941D3" w:rsidRPr="00D43726" w:rsidRDefault="007941D3" w:rsidP="00065855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B09AB" w14:textId="77777777" w:rsidR="007941D3" w:rsidRPr="00D43726" w:rsidRDefault="007941D3" w:rsidP="00065855">
            <w:pPr>
              <w:autoSpaceDE w:val="0"/>
              <w:snapToGrid w:val="0"/>
              <w:spacing w:line="36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permEnd w:id="448073955"/>
      <w:permEnd w:id="1789351250"/>
      <w:permEnd w:id="395988046"/>
      <w:permEnd w:id="461705911"/>
      <w:permEnd w:id="635790960"/>
    </w:tbl>
    <w:p w14:paraId="074DA9AA" w14:textId="77777777" w:rsidR="007941D3" w:rsidRPr="00D43726" w:rsidRDefault="007941D3" w:rsidP="007941D3">
      <w:pPr>
        <w:ind w:right="226"/>
        <w:jc w:val="right"/>
        <w:rPr>
          <w:rFonts w:ascii="Times New Roman" w:hAnsi="Times New Roman"/>
          <w:b/>
          <w:sz w:val="16"/>
        </w:rPr>
      </w:pPr>
    </w:p>
    <w:p w14:paraId="49728066" w14:textId="77777777" w:rsidR="00563EC5" w:rsidRDefault="00563EC5" w:rsidP="007941D3">
      <w:pPr>
        <w:autoSpaceDE w:val="0"/>
        <w:jc w:val="both"/>
        <w:rPr>
          <w:rFonts w:ascii="Times New Roman" w:hAnsi="Times New Roman"/>
          <w:b/>
          <w:szCs w:val="24"/>
        </w:rPr>
      </w:pPr>
      <w:r w:rsidRPr="00D43726">
        <w:rPr>
          <w:rFonts w:ascii="Times New Roman" w:hAnsi="Times New Roman"/>
          <w:szCs w:val="24"/>
        </w:rPr>
        <w:t xml:space="preserve">na w/w terenie </w:t>
      </w:r>
      <w:r w:rsidRPr="00D43726">
        <w:rPr>
          <w:rFonts w:ascii="Times New Roman" w:hAnsi="Times New Roman"/>
          <w:b/>
          <w:szCs w:val="24"/>
        </w:rPr>
        <w:t>są zatrudnione na podstawie umowy o pracę</w:t>
      </w:r>
    </w:p>
    <w:p w14:paraId="770FF62C" w14:textId="77777777" w:rsidR="00776681" w:rsidRPr="00D43726" w:rsidRDefault="00776681" w:rsidP="007941D3">
      <w:pPr>
        <w:autoSpaceDE w:val="0"/>
        <w:jc w:val="both"/>
        <w:rPr>
          <w:rFonts w:ascii="Times New Roman" w:hAnsi="Times New Roman"/>
        </w:rPr>
      </w:pPr>
    </w:p>
    <w:p w14:paraId="48B4B840" w14:textId="4E4DC4B5" w:rsidR="004E64E0" w:rsidRPr="00E64739" w:rsidRDefault="004E64E0" w:rsidP="007941D3">
      <w:pPr>
        <w:autoSpaceDE w:val="0"/>
        <w:jc w:val="both"/>
        <w:rPr>
          <w:rFonts w:ascii="Times New Roman" w:hAnsi="Times New Roman"/>
          <w:strike/>
        </w:rPr>
      </w:pPr>
    </w:p>
    <w:p w14:paraId="09F69112" w14:textId="77777777" w:rsidR="0077421B" w:rsidRDefault="0077421B" w:rsidP="007941D3">
      <w:pPr>
        <w:autoSpaceDE w:val="0"/>
        <w:jc w:val="both"/>
        <w:rPr>
          <w:rFonts w:ascii="Times New Roman" w:hAnsi="Times New Roman"/>
        </w:rPr>
      </w:pPr>
    </w:p>
    <w:p w14:paraId="78ABA130" w14:textId="77777777" w:rsidR="0095547F" w:rsidRDefault="0095547F" w:rsidP="007941D3">
      <w:pPr>
        <w:autoSpaceDE w:val="0"/>
        <w:jc w:val="both"/>
        <w:rPr>
          <w:rFonts w:ascii="Times New Roman" w:hAnsi="Times New Roman"/>
        </w:rPr>
      </w:pPr>
    </w:p>
    <w:p w14:paraId="1CD47614" w14:textId="77777777" w:rsidR="0095547F" w:rsidRDefault="0095547F" w:rsidP="007941D3">
      <w:pPr>
        <w:autoSpaceDE w:val="0"/>
        <w:jc w:val="both"/>
        <w:rPr>
          <w:rFonts w:ascii="Times New Roman" w:hAnsi="Times New Roman"/>
        </w:rPr>
      </w:pPr>
    </w:p>
    <w:p w14:paraId="207D46A6" w14:textId="77777777" w:rsidR="0095547F" w:rsidRDefault="0095547F" w:rsidP="007941D3">
      <w:pPr>
        <w:autoSpaceDE w:val="0"/>
        <w:jc w:val="both"/>
        <w:rPr>
          <w:rFonts w:ascii="Times New Roman" w:hAnsi="Times New Roman"/>
        </w:rPr>
      </w:pPr>
    </w:p>
    <w:p w14:paraId="454E5C87" w14:textId="4828EE02" w:rsidR="0077421B" w:rsidRPr="0095547F" w:rsidRDefault="0095547F" w:rsidP="0095547F">
      <w:pPr>
        <w:pStyle w:val="Akapitzlist"/>
        <w:numPr>
          <w:ilvl w:val="0"/>
          <w:numId w:val="51"/>
        </w:numPr>
        <w:autoSpaceDE w:val="0"/>
        <w:jc w:val="both"/>
        <w:rPr>
          <w:rFonts w:ascii="Times New Roman" w:hAnsi="Times New Roman"/>
          <w:b/>
          <w:bCs/>
          <w:szCs w:val="24"/>
        </w:rPr>
      </w:pPr>
      <w:r w:rsidRPr="0095547F">
        <w:rPr>
          <w:rFonts w:ascii="Times New Roman" w:hAnsi="Times New Roman"/>
          <w:b/>
          <w:bCs/>
          <w:szCs w:val="24"/>
        </w:rPr>
        <w:t>O</w:t>
      </w:r>
      <w:r w:rsidR="008D635E" w:rsidRPr="0095547F">
        <w:rPr>
          <w:rFonts w:ascii="Times New Roman" w:hAnsi="Times New Roman"/>
          <w:b/>
          <w:bCs/>
          <w:szCs w:val="24"/>
        </w:rPr>
        <w:t xml:space="preserve">świadczam, </w:t>
      </w:r>
      <w:r w:rsidR="00E64739" w:rsidRPr="0095547F">
        <w:rPr>
          <w:rFonts w:ascii="Times New Roman" w:hAnsi="Times New Roman"/>
          <w:b/>
          <w:bCs/>
          <w:szCs w:val="24"/>
        </w:rPr>
        <w:t>że dysponuje osobami zdolnymi do wykonania zamówienia, tj. posiadającymi odpowiednie przygotowanie oraz doświadczenie zawodowe w wykonywaniu tego typu robót, jak również stosowne uprawnienia</w:t>
      </w:r>
      <w:r w:rsidR="008D635E" w:rsidRPr="0095547F">
        <w:rPr>
          <w:rFonts w:ascii="Times New Roman" w:hAnsi="Times New Roman"/>
          <w:b/>
          <w:bCs/>
          <w:szCs w:val="24"/>
        </w:rPr>
        <w:t>:</w:t>
      </w:r>
    </w:p>
    <w:p w14:paraId="023B6179" w14:textId="77777777" w:rsidR="003577AF" w:rsidRDefault="003577AF" w:rsidP="007941D3">
      <w:pPr>
        <w:autoSpaceDE w:val="0"/>
        <w:jc w:val="both"/>
        <w:rPr>
          <w:rFonts w:ascii="Times New Roman" w:hAnsi="Times New Roman"/>
        </w:rPr>
      </w:pPr>
    </w:p>
    <w:tbl>
      <w:tblPr>
        <w:tblStyle w:val="Tabela-Siatka"/>
        <w:tblW w:w="11062" w:type="dxa"/>
        <w:jc w:val="center"/>
        <w:tblLayout w:type="fixed"/>
        <w:tblLook w:val="04A0" w:firstRow="1" w:lastRow="0" w:firstColumn="1" w:lastColumn="0" w:noHBand="0" w:noVBand="1"/>
      </w:tblPr>
      <w:tblGrid>
        <w:gridCol w:w="491"/>
        <w:gridCol w:w="1782"/>
        <w:gridCol w:w="4253"/>
        <w:gridCol w:w="1463"/>
        <w:gridCol w:w="1514"/>
        <w:gridCol w:w="1559"/>
      </w:tblGrid>
      <w:tr w:rsidR="00B7333F" w:rsidRPr="00B7333F" w14:paraId="41139C66" w14:textId="77777777" w:rsidTr="00935CE7">
        <w:trPr>
          <w:jc w:val="center"/>
        </w:trPr>
        <w:tc>
          <w:tcPr>
            <w:tcW w:w="491" w:type="dxa"/>
            <w:tcBorders>
              <w:bottom w:val="single" w:sz="4" w:space="0" w:color="auto"/>
            </w:tcBorders>
            <w:vAlign w:val="center"/>
          </w:tcPr>
          <w:p w14:paraId="1DB633BB" w14:textId="3DEED636" w:rsidR="00B7333F" w:rsidRPr="00B7333F" w:rsidRDefault="00B7333F" w:rsidP="00B7333F">
            <w:pPr>
              <w:autoSpaceDE w:val="0"/>
              <w:jc w:val="center"/>
              <w:rPr>
                <w:rFonts w:ascii="Times New Roman" w:hAnsi="Times New Roman"/>
                <w:sz w:val="20"/>
              </w:rPr>
            </w:pPr>
            <w:r w:rsidRPr="00B7333F">
              <w:rPr>
                <w:rFonts w:ascii="Times New Roman" w:hAnsi="Times New Roman"/>
                <w:sz w:val="20"/>
              </w:rPr>
              <w:t>Lp.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vAlign w:val="center"/>
          </w:tcPr>
          <w:p w14:paraId="71EB4607" w14:textId="6D31C77B" w:rsidR="00B7333F" w:rsidRPr="00B7333F" w:rsidRDefault="00B7333F" w:rsidP="00B7333F">
            <w:pPr>
              <w:autoSpaceDE w:val="0"/>
              <w:jc w:val="center"/>
              <w:rPr>
                <w:rFonts w:ascii="Times New Roman" w:hAnsi="Times New Roman"/>
                <w:sz w:val="20"/>
              </w:rPr>
            </w:pPr>
            <w:r w:rsidRPr="00B7333F">
              <w:rPr>
                <w:rFonts w:ascii="Times New Roman" w:hAnsi="Times New Roman"/>
                <w:sz w:val="20"/>
              </w:rPr>
              <w:t>Imię i nazwisko</w:t>
            </w:r>
          </w:p>
        </w:tc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14:paraId="69EA641D" w14:textId="77F07770" w:rsidR="00B7333F" w:rsidRPr="00B7333F" w:rsidRDefault="00B7333F" w:rsidP="00B7333F">
            <w:pPr>
              <w:autoSpaceDE w:val="0"/>
              <w:jc w:val="center"/>
              <w:rPr>
                <w:rFonts w:ascii="Times New Roman" w:hAnsi="Times New Roman"/>
                <w:sz w:val="20"/>
              </w:rPr>
            </w:pPr>
            <w:r w:rsidRPr="00B7333F">
              <w:rPr>
                <w:rFonts w:ascii="Times New Roman" w:hAnsi="Times New Roman"/>
                <w:sz w:val="20"/>
              </w:rPr>
              <w:t>Wykształcenie, kwalifikacje zawodowe,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B7333F">
              <w:rPr>
                <w:rFonts w:ascii="Times New Roman" w:hAnsi="Times New Roman"/>
                <w:sz w:val="20"/>
              </w:rPr>
              <w:t>uprawnieni</w:t>
            </w:r>
            <w:r>
              <w:rPr>
                <w:rFonts w:ascii="Times New Roman" w:hAnsi="Times New Roman"/>
                <w:sz w:val="20"/>
              </w:rPr>
              <w:t>a</w:t>
            </w:r>
            <w:r w:rsidR="00375850">
              <w:rPr>
                <w:rFonts w:ascii="Times New Roman" w:hAnsi="Times New Roman"/>
                <w:sz w:val="20"/>
              </w:rPr>
              <w:t xml:space="preserve"> </w:t>
            </w:r>
            <w:r w:rsidR="00375850" w:rsidRPr="00B7333F">
              <w:rPr>
                <w:rFonts w:ascii="Times New Roman" w:hAnsi="Times New Roman"/>
                <w:sz w:val="20"/>
              </w:rPr>
              <w:t>*</w:t>
            </w:r>
            <w:r w:rsidR="00375850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1463" w:type="dxa"/>
            <w:tcBorders>
              <w:bottom w:val="single" w:sz="4" w:space="0" w:color="auto"/>
            </w:tcBorders>
            <w:vAlign w:val="center"/>
          </w:tcPr>
          <w:p w14:paraId="658A14A7" w14:textId="77777777" w:rsidR="00B7333F" w:rsidRPr="00B7333F" w:rsidRDefault="00B7333F" w:rsidP="00B7333F">
            <w:pPr>
              <w:autoSpaceDE w:val="0"/>
              <w:jc w:val="center"/>
              <w:rPr>
                <w:rFonts w:ascii="Times New Roman" w:hAnsi="Times New Roman"/>
                <w:sz w:val="20"/>
              </w:rPr>
            </w:pPr>
            <w:r w:rsidRPr="00B7333F">
              <w:rPr>
                <w:rFonts w:ascii="Times New Roman" w:hAnsi="Times New Roman"/>
                <w:sz w:val="20"/>
              </w:rPr>
              <w:t>Doświadczenie</w:t>
            </w:r>
          </w:p>
          <w:p w14:paraId="600FAA30" w14:textId="7D473AC2" w:rsidR="00B7333F" w:rsidRPr="00B7333F" w:rsidRDefault="00B7333F" w:rsidP="00B7333F">
            <w:pPr>
              <w:autoSpaceDE w:val="0"/>
              <w:jc w:val="center"/>
              <w:rPr>
                <w:rFonts w:ascii="Times New Roman" w:hAnsi="Times New Roman"/>
                <w:sz w:val="20"/>
              </w:rPr>
            </w:pPr>
            <w:r w:rsidRPr="00B7333F">
              <w:rPr>
                <w:rFonts w:ascii="Times New Roman" w:hAnsi="Times New Roman"/>
                <w:sz w:val="20"/>
              </w:rPr>
              <w:t>zawodowe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vAlign w:val="center"/>
          </w:tcPr>
          <w:p w14:paraId="43939856" w14:textId="77777777" w:rsidR="00B7333F" w:rsidRPr="00B7333F" w:rsidRDefault="00B7333F" w:rsidP="00B7333F">
            <w:pPr>
              <w:autoSpaceDE w:val="0"/>
              <w:jc w:val="center"/>
              <w:rPr>
                <w:rFonts w:ascii="Times New Roman" w:hAnsi="Times New Roman"/>
                <w:sz w:val="20"/>
              </w:rPr>
            </w:pPr>
            <w:r w:rsidRPr="00B7333F">
              <w:rPr>
                <w:rFonts w:ascii="Times New Roman" w:hAnsi="Times New Roman"/>
                <w:sz w:val="20"/>
              </w:rPr>
              <w:t>Zakres wykonywanych</w:t>
            </w:r>
          </w:p>
          <w:p w14:paraId="5400E4BA" w14:textId="3591A148" w:rsidR="00B7333F" w:rsidRPr="00B7333F" w:rsidRDefault="00B7333F" w:rsidP="00B7333F">
            <w:pPr>
              <w:autoSpaceDE w:val="0"/>
              <w:jc w:val="center"/>
              <w:rPr>
                <w:rFonts w:ascii="Times New Roman" w:hAnsi="Times New Roman"/>
                <w:sz w:val="20"/>
              </w:rPr>
            </w:pPr>
            <w:r w:rsidRPr="00B7333F">
              <w:rPr>
                <w:rFonts w:ascii="Times New Roman" w:hAnsi="Times New Roman"/>
                <w:sz w:val="20"/>
              </w:rPr>
              <w:t>czynnośc</w:t>
            </w:r>
            <w:r>
              <w:rPr>
                <w:rFonts w:ascii="Times New Roman" w:hAnsi="Times New Roman"/>
                <w:sz w:val="20"/>
              </w:rPr>
              <w:t>i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78C0F335" w14:textId="77777777" w:rsidR="00B7333F" w:rsidRPr="00B7333F" w:rsidRDefault="00B7333F" w:rsidP="00B7333F">
            <w:pPr>
              <w:autoSpaceDE w:val="0"/>
              <w:jc w:val="center"/>
              <w:rPr>
                <w:rFonts w:ascii="Times New Roman" w:hAnsi="Times New Roman"/>
                <w:sz w:val="20"/>
              </w:rPr>
            </w:pPr>
            <w:r w:rsidRPr="00B7333F">
              <w:rPr>
                <w:rFonts w:ascii="Times New Roman" w:hAnsi="Times New Roman"/>
                <w:sz w:val="20"/>
              </w:rPr>
              <w:t>Podstawa</w:t>
            </w:r>
          </w:p>
          <w:p w14:paraId="1D3F346A" w14:textId="77777777" w:rsidR="00B7333F" w:rsidRPr="00B7333F" w:rsidRDefault="00B7333F" w:rsidP="00B7333F">
            <w:pPr>
              <w:autoSpaceDE w:val="0"/>
              <w:jc w:val="center"/>
              <w:rPr>
                <w:rFonts w:ascii="Times New Roman" w:hAnsi="Times New Roman"/>
                <w:sz w:val="20"/>
              </w:rPr>
            </w:pPr>
            <w:r w:rsidRPr="00B7333F">
              <w:rPr>
                <w:rFonts w:ascii="Times New Roman" w:hAnsi="Times New Roman"/>
                <w:sz w:val="20"/>
              </w:rPr>
              <w:t>dysponowania</w:t>
            </w:r>
          </w:p>
          <w:p w14:paraId="1CCA793D" w14:textId="77777777" w:rsidR="00B7333F" w:rsidRPr="00B7333F" w:rsidRDefault="00B7333F" w:rsidP="00B7333F">
            <w:pPr>
              <w:autoSpaceDE w:val="0"/>
              <w:jc w:val="center"/>
              <w:rPr>
                <w:rFonts w:ascii="Times New Roman" w:hAnsi="Times New Roman"/>
                <w:sz w:val="20"/>
              </w:rPr>
            </w:pPr>
            <w:r w:rsidRPr="00B7333F">
              <w:rPr>
                <w:rFonts w:ascii="Times New Roman" w:hAnsi="Times New Roman"/>
                <w:sz w:val="20"/>
              </w:rPr>
              <w:t>wskazanymi</w:t>
            </w:r>
          </w:p>
          <w:p w14:paraId="4153A5FC" w14:textId="7B2A4F7B" w:rsidR="00B7333F" w:rsidRPr="00B7333F" w:rsidRDefault="00B7333F" w:rsidP="00B7333F">
            <w:pPr>
              <w:autoSpaceDE w:val="0"/>
              <w:jc w:val="center"/>
              <w:rPr>
                <w:rFonts w:ascii="Times New Roman" w:hAnsi="Times New Roman"/>
                <w:sz w:val="20"/>
              </w:rPr>
            </w:pPr>
            <w:r w:rsidRPr="00B7333F">
              <w:rPr>
                <w:rFonts w:ascii="Times New Roman" w:hAnsi="Times New Roman"/>
                <w:sz w:val="20"/>
              </w:rPr>
              <w:t>osobami *</w:t>
            </w:r>
            <w:r w:rsidR="00375850" w:rsidRPr="00B7333F">
              <w:rPr>
                <w:rFonts w:ascii="Times New Roman" w:hAnsi="Times New Roman"/>
                <w:sz w:val="20"/>
              </w:rPr>
              <w:t>*</w:t>
            </w:r>
          </w:p>
        </w:tc>
      </w:tr>
      <w:tr w:rsidR="00E64739" w:rsidRPr="00B7333F" w14:paraId="1A6EB926" w14:textId="77777777" w:rsidTr="004F4DD7">
        <w:trPr>
          <w:jc w:val="center"/>
        </w:trPr>
        <w:tc>
          <w:tcPr>
            <w:tcW w:w="491" w:type="dxa"/>
            <w:vAlign w:val="center"/>
          </w:tcPr>
          <w:p w14:paraId="2863C574" w14:textId="0ECF810D" w:rsidR="00E64739" w:rsidRPr="00B7333F" w:rsidRDefault="00E64739" w:rsidP="00E64739">
            <w:pPr>
              <w:autoSpaceDE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782" w:type="dxa"/>
            <w:vAlign w:val="center"/>
          </w:tcPr>
          <w:p w14:paraId="169AC929" w14:textId="14D3A166" w:rsidR="00E64739" w:rsidRPr="00350623" w:rsidRDefault="00350623" w:rsidP="00E64739">
            <w:pPr>
              <w:autoSpaceDE w:val="0"/>
              <w:jc w:val="center"/>
              <w:rPr>
                <w:rFonts w:ascii="Times New Roman" w:hAnsi="Times New Roman"/>
                <w:sz w:val="20"/>
              </w:rPr>
            </w:pPr>
            <w:permStart w:id="1293707329" w:edGrp="everyone"/>
            <w:r w:rsidRPr="00350623">
              <w:rPr>
                <w:rFonts w:ascii="Times New Roman" w:hAnsi="Times New Roman"/>
                <w:sz w:val="20"/>
              </w:rPr>
              <w:t>............................</w:t>
            </w:r>
            <w:permEnd w:id="1293707329"/>
          </w:p>
        </w:tc>
        <w:tc>
          <w:tcPr>
            <w:tcW w:w="4253" w:type="dxa"/>
            <w:vAlign w:val="center"/>
          </w:tcPr>
          <w:p w14:paraId="78FD79D1" w14:textId="77777777" w:rsidR="00E64739" w:rsidRPr="00350623" w:rsidRDefault="00E64739" w:rsidP="00E64739">
            <w:pPr>
              <w:autoSpaceDE w:val="0"/>
              <w:jc w:val="center"/>
              <w:rPr>
                <w:rFonts w:ascii="Times New Roman" w:hAnsi="Times New Roman"/>
                <w:sz w:val="20"/>
              </w:rPr>
            </w:pPr>
            <w:r w:rsidRPr="00350623">
              <w:rPr>
                <w:rFonts w:ascii="Times New Roman" w:hAnsi="Times New Roman"/>
                <w:sz w:val="20"/>
              </w:rPr>
              <w:t>Wykształcenie:</w:t>
            </w:r>
          </w:p>
          <w:p w14:paraId="2F373D9D" w14:textId="67ABF56E" w:rsidR="00E64739" w:rsidRPr="00350623" w:rsidRDefault="00350623" w:rsidP="00E64739">
            <w:pPr>
              <w:autoSpaceDE w:val="0"/>
              <w:jc w:val="center"/>
              <w:rPr>
                <w:rFonts w:ascii="Times New Roman" w:hAnsi="Times New Roman"/>
                <w:sz w:val="20"/>
              </w:rPr>
            </w:pPr>
            <w:permStart w:id="1439855548" w:edGrp="everyone"/>
            <w:r w:rsidRPr="00350623">
              <w:rPr>
                <w:rFonts w:ascii="Times New Roman" w:hAnsi="Times New Roman"/>
                <w:sz w:val="20"/>
              </w:rPr>
              <w:t>............................</w:t>
            </w:r>
            <w:r w:rsidR="004D76FF">
              <w:rPr>
                <w:rFonts w:ascii="Times New Roman" w:hAnsi="Times New Roman"/>
                <w:sz w:val="20"/>
              </w:rPr>
              <w:t>.....</w:t>
            </w:r>
            <w:r w:rsidRPr="00350623">
              <w:rPr>
                <w:rFonts w:ascii="Times New Roman" w:hAnsi="Times New Roman"/>
                <w:sz w:val="20"/>
              </w:rPr>
              <w:t>........</w:t>
            </w:r>
            <w:r w:rsidR="004D76FF">
              <w:rPr>
                <w:rFonts w:ascii="Times New Roman" w:hAnsi="Times New Roman"/>
                <w:sz w:val="20"/>
              </w:rPr>
              <w:t>.....</w:t>
            </w:r>
            <w:r w:rsidRPr="00350623">
              <w:rPr>
                <w:rFonts w:ascii="Times New Roman" w:hAnsi="Times New Roman"/>
                <w:sz w:val="20"/>
              </w:rPr>
              <w:t>....................</w:t>
            </w:r>
            <w:permEnd w:id="1439855548"/>
          </w:p>
          <w:p w14:paraId="75437F15" w14:textId="77777777" w:rsidR="00E64739" w:rsidRPr="00350623" w:rsidRDefault="00E64739" w:rsidP="00E64739">
            <w:pPr>
              <w:autoSpaceDE w:val="0"/>
              <w:jc w:val="center"/>
              <w:rPr>
                <w:rFonts w:ascii="Times New Roman" w:hAnsi="Times New Roman"/>
                <w:sz w:val="20"/>
              </w:rPr>
            </w:pPr>
            <w:r w:rsidRPr="00350623">
              <w:rPr>
                <w:rFonts w:ascii="Times New Roman" w:hAnsi="Times New Roman"/>
                <w:sz w:val="20"/>
              </w:rPr>
              <w:t>kwalifikacje zawodowe:</w:t>
            </w:r>
          </w:p>
          <w:p w14:paraId="5FCBDDF3" w14:textId="699A9D2C" w:rsidR="00E64739" w:rsidRPr="00350623" w:rsidRDefault="00350623" w:rsidP="00E64739">
            <w:pPr>
              <w:autoSpaceDE w:val="0"/>
              <w:jc w:val="center"/>
              <w:rPr>
                <w:rFonts w:ascii="Times New Roman" w:hAnsi="Times New Roman"/>
                <w:sz w:val="20"/>
              </w:rPr>
            </w:pPr>
            <w:permStart w:id="534906200" w:edGrp="everyone"/>
            <w:r w:rsidRPr="00350623">
              <w:rPr>
                <w:rFonts w:ascii="Times New Roman" w:hAnsi="Times New Roman"/>
                <w:sz w:val="20"/>
              </w:rPr>
              <w:t>......................................</w:t>
            </w:r>
            <w:r w:rsidR="004D76FF">
              <w:rPr>
                <w:rFonts w:ascii="Times New Roman" w:hAnsi="Times New Roman"/>
                <w:sz w:val="20"/>
              </w:rPr>
              <w:t>.....</w:t>
            </w:r>
            <w:r w:rsidRPr="00350623">
              <w:rPr>
                <w:rFonts w:ascii="Times New Roman" w:hAnsi="Times New Roman"/>
                <w:sz w:val="20"/>
              </w:rPr>
              <w:t>......</w:t>
            </w:r>
            <w:r w:rsidR="004D76FF">
              <w:rPr>
                <w:rFonts w:ascii="Times New Roman" w:hAnsi="Times New Roman"/>
                <w:sz w:val="20"/>
              </w:rPr>
              <w:t>.....</w:t>
            </w:r>
            <w:r w:rsidRPr="00350623">
              <w:rPr>
                <w:rFonts w:ascii="Times New Roman" w:hAnsi="Times New Roman"/>
                <w:sz w:val="20"/>
              </w:rPr>
              <w:t>............</w:t>
            </w:r>
            <w:permEnd w:id="534906200"/>
            <w:r w:rsidR="00E64739" w:rsidRPr="00350623">
              <w:rPr>
                <w:rFonts w:ascii="Times New Roman" w:hAnsi="Times New Roman"/>
                <w:sz w:val="20"/>
              </w:rPr>
              <w:t xml:space="preserve"> </w:t>
            </w:r>
          </w:p>
          <w:p w14:paraId="6A9B8ECC" w14:textId="77777777" w:rsidR="00E64739" w:rsidRPr="00350623" w:rsidRDefault="00E64739" w:rsidP="00E64739">
            <w:pPr>
              <w:autoSpaceDE w:val="0"/>
              <w:jc w:val="center"/>
              <w:rPr>
                <w:rFonts w:ascii="Times New Roman" w:hAnsi="Times New Roman"/>
                <w:sz w:val="20"/>
              </w:rPr>
            </w:pPr>
            <w:r w:rsidRPr="00350623">
              <w:rPr>
                <w:rFonts w:ascii="Times New Roman" w:hAnsi="Times New Roman"/>
                <w:sz w:val="20"/>
              </w:rPr>
              <w:t xml:space="preserve">(uprawnienia, podać numer): </w:t>
            </w:r>
          </w:p>
          <w:p w14:paraId="4B23F173" w14:textId="0B0ADC1F" w:rsidR="00E64739" w:rsidRPr="00B7333F" w:rsidRDefault="00350623" w:rsidP="00E64739">
            <w:pPr>
              <w:autoSpaceDE w:val="0"/>
              <w:jc w:val="center"/>
              <w:rPr>
                <w:rFonts w:ascii="Times New Roman" w:hAnsi="Times New Roman"/>
                <w:sz w:val="20"/>
              </w:rPr>
            </w:pPr>
            <w:permStart w:id="948964643" w:edGrp="everyone"/>
            <w:r w:rsidRPr="00350623">
              <w:rPr>
                <w:rFonts w:ascii="Times New Roman" w:hAnsi="Times New Roman"/>
                <w:sz w:val="20"/>
              </w:rPr>
              <w:t>.......................................</w:t>
            </w:r>
            <w:r w:rsidR="004D76FF">
              <w:rPr>
                <w:rFonts w:ascii="Times New Roman" w:hAnsi="Times New Roman"/>
                <w:sz w:val="20"/>
              </w:rPr>
              <w:t>.....</w:t>
            </w:r>
            <w:r w:rsidRPr="00350623">
              <w:rPr>
                <w:rFonts w:ascii="Times New Roman" w:hAnsi="Times New Roman"/>
                <w:sz w:val="20"/>
              </w:rPr>
              <w:t>...</w:t>
            </w:r>
            <w:r w:rsidR="004D76FF">
              <w:rPr>
                <w:rFonts w:ascii="Times New Roman" w:hAnsi="Times New Roman"/>
                <w:sz w:val="20"/>
              </w:rPr>
              <w:t>.....</w:t>
            </w:r>
            <w:r w:rsidRPr="00350623">
              <w:rPr>
                <w:rFonts w:ascii="Times New Roman" w:hAnsi="Times New Roman"/>
                <w:sz w:val="20"/>
              </w:rPr>
              <w:t>..............</w:t>
            </w:r>
            <w:permEnd w:id="948964643"/>
            <w:r w:rsidR="00E64739"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1463" w:type="dxa"/>
            <w:vAlign w:val="center"/>
          </w:tcPr>
          <w:p w14:paraId="3CF2B486" w14:textId="14CDD5AB" w:rsidR="00E64739" w:rsidRPr="00B7333F" w:rsidRDefault="00350623" w:rsidP="00C209C7">
            <w:pPr>
              <w:autoSpaceDE w:val="0"/>
              <w:jc w:val="center"/>
              <w:rPr>
                <w:rFonts w:ascii="Times New Roman" w:hAnsi="Times New Roman"/>
                <w:sz w:val="20"/>
              </w:rPr>
            </w:pPr>
            <w:permStart w:id="1291528396" w:edGrp="everyone"/>
            <w:r w:rsidRPr="00350623">
              <w:rPr>
                <w:rFonts w:ascii="Times New Roman" w:hAnsi="Times New Roman"/>
                <w:sz w:val="20"/>
              </w:rPr>
              <w:t>................</w:t>
            </w:r>
            <w:permEnd w:id="1291528396"/>
            <w:r w:rsidR="00E64739" w:rsidRPr="00350623">
              <w:rPr>
                <w:rFonts w:ascii="Times New Roman" w:hAnsi="Times New Roman"/>
                <w:sz w:val="20"/>
              </w:rPr>
              <w:t xml:space="preserve"> </w:t>
            </w:r>
            <w:r w:rsidR="00E64739">
              <w:rPr>
                <w:rFonts w:ascii="Times New Roman" w:hAnsi="Times New Roman"/>
                <w:sz w:val="20"/>
              </w:rPr>
              <w:br/>
            </w:r>
            <w:r w:rsidR="00E64739" w:rsidRPr="003577AF">
              <w:rPr>
                <w:rFonts w:ascii="Times New Roman" w:hAnsi="Times New Roman"/>
                <w:sz w:val="20"/>
              </w:rPr>
              <w:t>lat</w:t>
            </w:r>
          </w:p>
        </w:tc>
        <w:tc>
          <w:tcPr>
            <w:tcW w:w="1514" w:type="dxa"/>
            <w:vAlign w:val="center"/>
          </w:tcPr>
          <w:p w14:paraId="46045A29" w14:textId="2C4F8FD8" w:rsidR="00E64739" w:rsidRPr="00350623" w:rsidRDefault="00350623" w:rsidP="004F4DD7">
            <w:pPr>
              <w:autoSpaceDE w:val="0"/>
              <w:jc w:val="center"/>
              <w:rPr>
                <w:rFonts w:ascii="Times New Roman" w:hAnsi="Times New Roman"/>
                <w:sz w:val="20"/>
              </w:rPr>
            </w:pPr>
            <w:permStart w:id="1383929315" w:edGrp="everyone"/>
            <w:r w:rsidRPr="00350623">
              <w:rPr>
                <w:rFonts w:ascii="Times New Roman" w:hAnsi="Times New Roman"/>
                <w:sz w:val="20"/>
              </w:rPr>
              <w:t>.....................</w:t>
            </w:r>
            <w:permEnd w:id="1383929315"/>
          </w:p>
        </w:tc>
        <w:tc>
          <w:tcPr>
            <w:tcW w:w="1559" w:type="dxa"/>
            <w:vAlign w:val="center"/>
          </w:tcPr>
          <w:p w14:paraId="3003BCCC" w14:textId="7EF8E9BC" w:rsidR="00E64739" w:rsidRPr="00350623" w:rsidRDefault="00350623" w:rsidP="004F4DD7">
            <w:pPr>
              <w:autoSpaceDE w:val="0"/>
              <w:jc w:val="center"/>
              <w:rPr>
                <w:rFonts w:ascii="Times New Roman" w:hAnsi="Times New Roman"/>
                <w:sz w:val="20"/>
              </w:rPr>
            </w:pPr>
            <w:permStart w:id="2070162350" w:edGrp="everyone"/>
            <w:r w:rsidRPr="00350623">
              <w:rPr>
                <w:rFonts w:ascii="Times New Roman" w:hAnsi="Times New Roman"/>
                <w:sz w:val="20"/>
              </w:rPr>
              <w:t>.....................</w:t>
            </w:r>
            <w:permEnd w:id="2070162350"/>
          </w:p>
        </w:tc>
      </w:tr>
      <w:tr w:rsidR="00E64739" w:rsidRPr="00B7333F" w14:paraId="4544101C" w14:textId="77777777" w:rsidTr="004F4DD7">
        <w:trPr>
          <w:jc w:val="center"/>
        </w:trPr>
        <w:tc>
          <w:tcPr>
            <w:tcW w:w="491" w:type="dxa"/>
            <w:vAlign w:val="center"/>
          </w:tcPr>
          <w:p w14:paraId="24C1B4E2" w14:textId="49967D0E" w:rsidR="00E64739" w:rsidRPr="00B7333F" w:rsidRDefault="00E64739" w:rsidP="00E64739">
            <w:pPr>
              <w:autoSpaceDE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782" w:type="dxa"/>
            <w:vAlign w:val="center"/>
          </w:tcPr>
          <w:p w14:paraId="3644FFEB" w14:textId="21765CB8" w:rsidR="00E64739" w:rsidRPr="00B7333F" w:rsidRDefault="00710DE8" w:rsidP="00710DE8">
            <w:pPr>
              <w:autoSpaceDE w:val="0"/>
              <w:jc w:val="center"/>
              <w:rPr>
                <w:rFonts w:ascii="Times New Roman" w:hAnsi="Times New Roman"/>
                <w:sz w:val="20"/>
              </w:rPr>
            </w:pPr>
            <w:permStart w:id="520363256" w:edGrp="everyone"/>
            <w:r w:rsidRPr="00350623">
              <w:rPr>
                <w:rFonts w:ascii="Times New Roman" w:hAnsi="Times New Roman"/>
                <w:sz w:val="20"/>
              </w:rPr>
              <w:t>............................</w:t>
            </w:r>
            <w:permEnd w:id="520363256"/>
          </w:p>
        </w:tc>
        <w:tc>
          <w:tcPr>
            <w:tcW w:w="4253" w:type="dxa"/>
            <w:vAlign w:val="center"/>
          </w:tcPr>
          <w:p w14:paraId="5E5DCFB0" w14:textId="77777777" w:rsidR="00710DE8" w:rsidRPr="00350623" w:rsidRDefault="00710DE8" w:rsidP="00710DE8">
            <w:pPr>
              <w:autoSpaceDE w:val="0"/>
              <w:jc w:val="center"/>
              <w:rPr>
                <w:rFonts w:ascii="Times New Roman" w:hAnsi="Times New Roman"/>
                <w:sz w:val="20"/>
              </w:rPr>
            </w:pPr>
            <w:r w:rsidRPr="00350623">
              <w:rPr>
                <w:rFonts w:ascii="Times New Roman" w:hAnsi="Times New Roman"/>
                <w:sz w:val="20"/>
              </w:rPr>
              <w:t>Wykształcenie:</w:t>
            </w:r>
          </w:p>
          <w:p w14:paraId="4FF58ECB" w14:textId="77777777" w:rsidR="00710DE8" w:rsidRPr="00350623" w:rsidRDefault="00710DE8" w:rsidP="00710DE8">
            <w:pPr>
              <w:autoSpaceDE w:val="0"/>
              <w:jc w:val="center"/>
              <w:rPr>
                <w:rFonts w:ascii="Times New Roman" w:hAnsi="Times New Roman"/>
                <w:sz w:val="20"/>
              </w:rPr>
            </w:pPr>
            <w:permStart w:id="823074048" w:edGrp="everyone"/>
            <w:r w:rsidRPr="00350623">
              <w:rPr>
                <w:rFonts w:ascii="Times New Roman" w:hAnsi="Times New Roman"/>
                <w:sz w:val="20"/>
              </w:rPr>
              <w:t>............................</w:t>
            </w:r>
            <w:r>
              <w:rPr>
                <w:rFonts w:ascii="Times New Roman" w:hAnsi="Times New Roman"/>
                <w:sz w:val="20"/>
              </w:rPr>
              <w:t>.....</w:t>
            </w:r>
            <w:r w:rsidRPr="00350623">
              <w:rPr>
                <w:rFonts w:ascii="Times New Roman" w:hAnsi="Times New Roman"/>
                <w:sz w:val="20"/>
              </w:rPr>
              <w:t>........</w:t>
            </w:r>
            <w:r>
              <w:rPr>
                <w:rFonts w:ascii="Times New Roman" w:hAnsi="Times New Roman"/>
                <w:sz w:val="20"/>
              </w:rPr>
              <w:t>.....</w:t>
            </w:r>
            <w:r w:rsidRPr="00350623">
              <w:rPr>
                <w:rFonts w:ascii="Times New Roman" w:hAnsi="Times New Roman"/>
                <w:sz w:val="20"/>
              </w:rPr>
              <w:t>....................</w:t>
            </w:r>
            <w:permEnd w:id="823074048"/>
          </w:p>
          <w:p w14:paraId="1A73E541" w14:textId="77777777" w:rsidR="00710DE8" w:rsidRPr="00350623" w:rsidRDefault="00710DE8" w:rsidP="00710DE8">
            <w:pPr>
              <w:autoSpaceDE w:val="0"/>
              <w:jc w:val="center"/>
              <w:rPr>
                <w:rFonts w:ascii="Times New Roman" w:hAnsi="Times New Roman"/>
                <w:sz w:val="20"/>
              </w:rPr>
            </w:pPr>
            <w:r w:rsidRPr="00350623">
              <w:rPr>
                <w:rFonts w:ascii="Times New Roman" w:hAnsi="Times New Roman"/>
                <w:sz w:val="20"/>
              </w:rPr>
              <w:t>kwalifikacje zawodowe:</w:t>
            </w:r>
          </w:p>
          <w:p w14:paraId="6B2EAA7B" w14:textId="77777777" w:rsidR="00710DE8" w:rsidRPr="00350623" w:rsidRDefault="00710DE8" w:rsidP="00710DE8">
            <w:pPr>
              <w:autoSpaceDE w:val="0"/>
              <w:jc w:val="center"/>
              <w:rPr>
                <w:rFonts w:ascii="Times New Roman" w:hAnsi="Times New Roman"/>
                <w:sz w:val="20"/>
              </w:rPr>
            </w:pPr>
            <w:permStart w:id="285947483" w:edGrp="everyone"/>
            <w:r w:rsidRPr="00350623">
              <w:rPr>
                <w:rFonts w:ascii="Times New Roman" w:hAnsi="Times New Roman"/>
                <w:sz w:val="20"/>
              </w:rPr>
              <w:t>......................................</w:t>
            </w:r>
            <w:r>
              <w:rPr>
                <w:rFonts w:ascii="Times New Roman" w:hAnsi="Times New Roman"/>
                <w:sz w:val="20"/>
              </w:rPr>
              <w:t>.....</w:t>
            </w:r>
            <w:r w:rsidRPr="00350623">
              <w:rPr>
                <w:rFonts w:ascii="Times New Roman" w:hAnsi="Times New Roman"/>
                <w:sz w:val="20"/>
              </w:rPr>
              <w:t>......</w:t>
            </w:r>
            <w:r>
              <w:rPr>
                <w:rFonts w:ascii="Times New Roman" w:hAnsi="Times New Roman"/>
                <w:sz w:val="20"/>
              </w:rPr>
              <w:t>.....</w:t>
            </w:r>
            <w:r w:rsidRPr="00350623">
              <w:rPr>
                <w:rFonts w:ascii="Times New Roman" w:hAnsi="Times New Roman"/>
                <w:sz w:val="20"/>
              </w:rPr>
              <w:t>............</w:t>
            </w:r>
            <w:permEnd w:id="285947483"/>
            <w:r w:rsidRPr="00350623">
              <w:rPr>
                <w:rFonts w:ascii="Times New Roman" w:hAnsi="Times New Roman"/>
                <w:sz w:val="20"/>
              </w:rPr>
              <w:t xml:space="preserve"> </w:t>
            </w:r>
          </w:p>
          <w:p w14:paraId="784F0F8A" w14:textId="77777777" w:rsidR="00710DE8" w:rsidRPr="00350623" w:rsidRDefault="00710DE8" w:rsidP="00710DE8">
            <w:pPr>
              <w:autoSpaceDE w:val="0"/>
              <w:jc w:val="center"/>
              <w:rPr>
                <w:rFonts w:ascii="Times New Roman" w:hAnsi="Times New Roman"/>
                <w:sz w:val="20"/>
              </w:rPr>
            </w:pPr>
            <w:r w:rsidRPr="00350623">
              <w:rPr>
                <w:rFonts w:ascii="Times New Roman" w:hAnsi="Times New Roman"/>
                <w:sz w:val="20"/>
              </w:rPr>
              <w:t xml:space="preserve">(uprawnienia, podać numer): </w:t>
            </w:r>
          </w:p>
          <w:p w14:paraId="101AAE98" w14:textId="0C141FD7" w:rsidR="00E64739" w:rsidRPr="00B7333F" w:rsidRDefault="00710DE8" w:rsidP="00710DE8">
            <w:pPr>
              <w:autoSpaceDE w:val="0"/>
              <w:jc w:val="center"/>
              <w:rPr>
                <w:rFonts w:ascii="Times New Roman" w:hAnsi="Times New Roman"/>
                <w:sz w:val="20"/>
              </w:rPr>
            </w:pPr>
            <w:permStart w:id="346886251" w:edGrp="everyone"/>
            <w:r w:rsidRPr="00350623">
              <w:rPr>
                <w:rFonts w:ascii="Times New Roman" w:hAnsi="Times New Roman"/>
                <w:sz w:val="20"/>
              </w:rPr>
              <w:t>.......................................</w:t>
            </w:r>
            <w:r>
              <w:rPr>
                <w:rFonts w:ascii="Times New Roman" w:hAnsi="Times New Roman"/>
                <w:sz w:val="20"/>
              </w:rPr>
              <w:t>.....</w:t>
            </w:r>
            <w:r w:rsidRPr="00350623">
              <w:rPr>
                <w:rFonts w:ascii="Times New Roman" w:hAnsi="Times New Roman"/>
                <w:sz w:val="20"/>
              </w:rPr>
              <w:t>...</w:t>
            </w:r>
            <w:r>
              <w:rPr>
                <w:rFonts w:ascii="Times New Roman" w:hAnsi="Times New Roman"/>
                <w:sz w:val="20"/>
              </w:rPr>
              <w:t>.....</w:t>
            </w:r>
            <w:r w:rsidRPr="00350623">
              <w:rPr>
                <w:rFonts w:ascii="Times New Roman" w:hAnsi="Times New Roman"/>
                <w:sz w:val="20"/>
              </w:rPr>
              <w:t>..............</w:t>
            </w:r>
            <w:permEnd w:id="346886251"/>
          </w:p>
        </w:tc>
        <w:tc>
          <w:tcPr>
            <w:tcW w:w="1463" w:type="dxa"/>
            <w:vAlign w:val="center"/>
          </w:tcPr>
          <w:p w14:paraId="6AA8B6FC" w14:textId="61E584BB" w:rsidR="00E64739" w:rsidRPr="00B7333F" w:rsidRDefault="004D76FF" w:rsidP="00C209C7">
            <w:pPr>
              <w:autoSpaceDE w:val="0"/>
              <w:jc w:val="center"/>
              <w:rPr>
                <w:rFonts w:ascii="Times New Roman" w:hAnsi="Times New Roman"/>
                <w:sz w:val="20"/>
              </w:rPr>
            </w:pPr>
            <w:permStart w:id="1956004093" w:edGrp="everyone"/>
            <w:r w:rsidRPr="00350623">
              <w:rPr>
                <w:rFonts w:ascii="Times New Roman" w:hAnsi="Times New Roman"/>
                <w:sz w:val="20"/>
              </w:rPr>
              <w:t>................</w:t>
            </w:r>
            <w:permEnd w:id="1956004093"/>
            <w:r w:rsidRPr="00350623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br/>
            </w:r>
            <w:r w:rsidRPr="003577AF">
              <w:rPr>
                <w:rFonts w:ascii="Times New Roman" w:hAnsi="Times New Roman"/>
                <w:sz w:val="20"/>
              </w:rPr>
              <w:t>lat</w:t>
            </w:r>
          </w:p>
        </w:tc>
        <w:tc>
          <w:tcPr>
            <w:tcW w:w="1514" w:type="dxa"/>
            <w:vAlign w:val="center"/>
          </w:tcPr>
          <w:p w14:paraId="6580E378" w14:textId="32C2D7A6" w:rsidR="00E64739" w:rsidRPr="00B7333F" w:rsidRDefault="00350623" w:rsidP="004F4DD7">
            <w:pPr>
              <w:autoSpaceDE w:val="0"/>
              <w:jc w:val="center"/>
              <w:rPr>
                <w:rFonts w:ascii="Times New Roman" w:hAnsi="Times New Roman"/>
                <w:sz w:val="20"/>
              </w:rPr>
            </w:pPr>
            <w:permStart w:id="1628974635" w:edGrp="everyone"/>
            <w:r w:rsidRPr="00350623">
              <w:rPr>
                <w:rFonts w:ascii="Times New Roman" w:hAnsi="Times New Roman"/>
                <w:sz w:val="20"/>
              </w:rPr>
              <w:t>.....................</w:t>
            </w:r>
            <w:permEnd w:id="1628974635"/>
          </w:p>
        </w:tc>
        <w:tc>
          <w:tcPr>
            <w:tcW w:w="1559" w:type="dxa"/>
            <w:vAlign w:val="center"/>
          </w:tcPr>
          <w:p w14:paraId="1CA37173" w14:textId="630D4611" w:rsidR="00E64739" w:rsidRPr="00B7333F" w:rsidRDefault="00350623" w:rsidP="004F4DD7">
            <w:pPr>
              <w:autoSpaceDE w:val="0"/>
              <w:jc w:val="center"/>
              <w:rPr>
                <w:rFonts w:ascii="Times New Roman" w:hAnsi="Times New Roman"/>
                <w:sz w:val="20"/>
              </w:rPr>
            </w:pPr>
            <w:permStart w:id="749238230" w:edGrp="everyone"/>
            <w:r w:rsidRPr="00350623">
              <w:rPr>
                <w:rFonts w:ascii="Times New Roman" w:hAnsi="Times New Roman"/>
                <w:sz w:val="20"/>
              </w:rPr>
              <w:t>.....................</w:t>
            </w:r>
            <w:permEnd w:id="749238230"/>
          </w:p>
        </w:tc>
      </w:tr>
      <w:tr w:rsidR="00E64739" w:rsidRPr="00B7333F" w14:paraId="4015EE5C" w14:textId="77777777" w:rsidTr="004F4DD7">
        <w:trPr>
          <w:jc w:val="center"/>
        </w:trPr>
        <w:tc>
          <w:tcPr>
            <w:tcW w:w="491" w:type="dxa"/>
            <w:vAlign w:val="center"/>
          </w:tcPr>
          <w:p w14:paraId="5F2AD903" w14:textId="2D4857CE" w:rsidR="00E64739" w:rsidRPr="00B7333F" w:rsidRDefault="00E64739" w:rsidP="00E64739">
            <w:pPr>
              <w:autoSpaceDE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782" w:type="dxa"/>
            <w:vAlign w:val="center"/>
          </w:tcPr>
          <w:p w14:paraId="09D435F0" w14:textId="4548ED0A" w:rsidR="00E64739" w:rsidRPr="00B7333F" w:rsidRDefault="00710DE8" w:rsidP="00710DE8">
            <w:pPr>
              <w:autoSpaceDE w:val="0"/>
              <w:jc w:val="center"/>
              <w:rPr>
                <w:rFonts w:ascii="Times New Roman" w:hAnsi="Times New Roman"/>
                <w:sz w:val="20"/>
              </w:rPr>
            </w:pPr>
            <w:permStart w:id="1056855247" w:edGrp="everyone"/>
            <w:r w:rsidRPr="00350623">
              <w:rPr>
                <w:rFonts w:ascii="Times New Roman" w:hAnsi="Times New Roman"/>
                <w:sz w:val="20"/>
              </w:rPr>
              <w:t>............................</w:t>
            </w:r>
            <w:permEnd w:id="1056855247"/>
          </w:p>
        </w:tc>
        <w:tc>
          <w:tcPr>
            <w:tcW w:w="4253" w:type="dxa"/>
            <w:vAlign w:val="center"/>
          </w:tcPr>
          <w:p w14:paraId="6D339495" w14:textId="77777777" w:rsidR="00710DE8" w:rsidRPr="00350623" w:rsidRDefault="00710DE8" w:rsidP="00710DE8">
            <w:pPr>
              <w:autoSpaceDE w:val="0"/>
              <w:jc w:val="center"/>
              <w:rPr>
                <w:rFonts w:ascii="Times New Roman" w:hAnsi="Times New Roman"/>
                <w:sz w:val="20"/>
              </w:rPr>
            </w:pPr>
            <w:r w:rsidRPr="00350623">
              <w:rPr>
                <w:rFonts w:ascii="Times New Roman" w:hAnsi="Times New Roman"/>
                <w:sz w:val="20"/>
              </w:rPr>
              <w:t>Wykształcenie:</w:t>
            </w:r>
          </w:p>
          <w:p w14:paraId="6ED81734" w14:textId="77777777" w:rsidR="00710DE8" w:rsidRPr="00350623" w:rsidRDefault="00710DE8" w:rsidP="00710DE8">
            <w:pPr>
              <w:autoSpaceDE w:val="0"/>
              <w:jc w:val="center"/>
              <w:rPr>
                <w:rFonts w:ascii="Times New Roman" w:hAnsi="Times New Roman"/>
                <w:sz w:val="20"/>
              </w:rPr>
            </w:pPr>
            <w:permStart w:id="2060328427" w:edGrp="everyone"/>
            <w:r w:rsidRPr="00350623">
              <w:rPr>
                <w:rFonts w:ascii="Times New Roman" w:hAnsi="Times New Roman"/>
                <w:sz w:val="20"/>
              </w:rPr>
              <w:t>............................</w:t>
            </w:r>
            <w:r>
              <w:rPr>
                <w:rFonts w:ascii="Times New Roman" w:hAnsi="Times New Roman"/>
                <w:sz w:val="20"/>
              </w:rPr>
              <w:t>.....</w:t>
            </w:r>
            <w:r w:rsidRPr="00350623">
              <w:rPr>
                <w:rFonts w:ascii="Times New Roman" w:hAnsi="Times New Roman"/>
                <w:sz w:val="20"/>
              </w:rPr>
              <w:t>........</w:t>
            </w:r>
            <w:r>
              <w:rPr>
                <w:rFonts w:ascii="Times New Roman" w:hAnsi="Times New Roman"/>
                <w:sz w:val="20"/>
              </w:rPr>
              <w:t>.....</w:t>
            </w:r>
            <w:r w:rsidRPr="00350623">
              <w:rPr>
                <w:rFonts w:ascii="Times New Roman" w:hAnsi="Times New Roman"/>
                <w:sz w:val="20"/>
              </w:rPr>
              <w:t>....................</w:t>
            </w:r>
            <w:permEnd w:id="2060328427"/>
          </w:p>
          <w:p w14:paraId="72FF287D" w14:textId="77777777" w:rsidR="00710DE8" w:rsidRPr="00350623" w:rsidRDefault="00710DE8" w:rsidP="00710DE8">
            <w:pPr>
              <w:autoSpaceDE w:val="0"/>
              <w:jc w:val="center"/>
              <w:rPr>
                <w:rFonts w:ascii="Times New Roman" w:hAnsi="Times New Roman"/>
                <w:sz w:val="20"/>
              </w:rPr>
            </w:pPr>
            <w:r w:rsidRPr="00350623">
              <w:rPr>
                <w:rFonts w:ascii="Times New Roman" w:hAnsi="Times New Roman"/>
                <w:sz w:val="20"/>
              </w:rPr>
              <w:t>kwalifikacje zawodowe:</w:t>
            </w:r>
          </w:p>
          <w:p w14:paraId="41C13454" w14:textId="77777777" w:rsidR="00710DE8" w:rsidRPr="00350623" w:rsidRDefault="00710DE8" w:rsidP="00710DE8">
            <w:pPr>
              <w:autoSpaceDE w:val="0"/>
              <w:jc w:val="center"/>
              <w:rPr>
                <w:rFonts w:ascii="Times New Roman" w:hAnsi="Times New Roman"/>
                <w:sz w:val="20"/>
              </w:rPr>
            </w:pPr>
            <w:permStart w:id="236878509" w:edGrp="everyone"/>
            <w:r w:rsidRPr="00350623">
              <w:rPr>
                <w:rFonts w:ascii="Times New Roman" w:hAnsi="Times New Roman"/>
                <w:sz w:val="20"/>
              </w:rPr>
              <w:t>......................................</w:t>
            </w:r>
            <w:r>
              <w:rPr>
                <w:rFonts w:ascii="Times New Roman" w:hAnsi="Times New Roman"/>
                <w:sz w:val="20"/>
              </w:rPr>
              <w:t>.....</w:t>
            </w:r>
            <w:r w:rsidRPr="00350623">
              <w:rPr>
                <w:rFonts w:ascii="Times New Roman" w:hAnsi="Times New Roman"/>
                <w:sz w:val="20"/>
              </w:rPr>
              <w:t>......</w:t>
            </w:r>
            <w:r>
              <w:rPr>
                <w:rFonts w:ascii="Times New Roman" w:hAnsi="Times New Roman"/>
                <w:sz w:val="20"/>
              </w:rPr>
              <w:t>.....</w:t>
            </w:r>
            <w:r w:rsidRPr="00350623">
              <w:rPr>
                <w:rFonts w:ascii="Times New Roman" w:hAnsi="Times New Roman"/>
                <w:sz w:val="20"/>
              </w:rPr>
              <w:t>............</w:t>
            </w:r>
            <w:permEnd w:id="236878509"/>
            <w:r w:rsidRPr="00350623">
              <w:rPr>
                <w:rFonts w:ascii="Times New Roman" w:hAnsi="Times New Roman"/>
                <w:sz w:val="20"/>
              </w:rPr>
              <w:t xml:space="preserve"> </w:t>
            </w:r>
          </w:p>
          <w:p w14:paraId="2C014A2A" w14:textId="77777777" w:rsidR="00710DE8" w:rsidRPr="00350623" w:rsidRDefault="00710DE8" w:rsidP="00710DE8">
            <w:pPr>
              <w:autoSpaceDE w:val="0"/>
              <w:jc w:val="center"/>
              <w:rPr>
                <w:rFonts w:ascii="Times New Roman" w:hAnsi="Times New Roman"/>
                <w:sz w:val="20"/>
              </w:rPr>
            </w:pPr>
            <w:r w:rsidRPr="00350623">
              <w:rPr>
                <w:rFonts w:ascii="Times New Roman" w:hAnsi="Times New Roman"/>
                <w:sz w:val="20"/>
              </w:rPr>
              <w:t xml:space="preserve">(uprawnienia, podać numer): </w:t>
            </w:r>
          </w:p>
          <w:p w14:paraId="2D25F69B" w14:textId="48870A52" w:rsidR="00E64739" w:rsidRPr="00B7333F" w:rsidRDefault="00710DE8" w:rsidP="00710DE8">
            <w:pPr>
              <w:autoSpaceDE w:val="0"/>
              <w:jc w:val="center"/>
              <w:rPr>
                <w:rFonts w:ascii="Times New Roman" w:hAnsi="Times New Roman"/>
                <w:sz w:val="20"/>
              </w:rPr>
            </w:pPr>
            <w:permStart w:id="109920243" w:edGrp="everyone"/>
            <w:r w:rsidRPr="00350623">
              <w:rPr>
                <w:rFonts w:ascii="Times New Roman" w:hAnsi="Times New Roman"/>
                <w:sz w:val="20"/>
              </w:rPr>
              <w:t>.......................................</w:t>
            </w:r>
            <w:r>
              <w:rPr>
                <w:rFonts w:ascii="Times New Roman" w:hAnsi="Times New Roman"/>
                <w:sz w:val="20"/>
              </w:rPr>
              <w:t>.....</w:t>
            </w:r>
            <w:r w:rsidRPr="00350623">
              <w:rPr>
                <w:rFonts w:ascii="Times New Roman" w:hAnsi="Times New Roman"/>
                <w:sz w:val="20"/>
              </w:rPr>
              <w:t>...</w:t>
            </w:r>
            <w:r>
              <w:rPr>
                <w:rFonts w:ascii="Times New Roman" w:hAnsi="Times New Roman"/>
                <w:sz w:val="20"/>
              </w:rPr>
              <w:t>.....</w:t>
            </w:r>
            <w:r w:rsidRPr="00350623">
              <w:rPr>
                <w:rFonts w:ascii="Times New Roman" w:hAnsi="Times New Roman"/>
                <w:sz w:val="20"/>
              </w:rPr>
              <w:t>..............</w:t>
            </w:r>
            <w:permEnd w:id="109920243"/>
          </w:p>
        </w:tc>
        <w:tc>
          <w:tcPr>
            <w:tcW w:w="1463" w:type="dxa"/>
            <w:vAlign w:val="center"/>
          </w:tcPr>
          <w:p w14:paraId="2472578D" w14:textId="596F3A71" w:rsidR="00E64739" w:rsidRPr="00B7333F" w:rsidRDefault="004D76FF" w:rsidP="00C209C7">
            <w:pPr>
              <w:autoSpaceDE w:val="0"/>
              <w:jc w:val="center"/>
              <w:rPr>
                <w:rFonts w:ascii="Times New Roman" w:hAnsi="Times New Roman"/>
                <w:sz w:val="20"/>
              </w:rPr>
            </w:pPr>
            <w:permStart w:id="582949346" w:edGrp="everyone"/>
            <w:r w:rsidRPr="00350623">
              <w:rPr>
                <w:rFonts w:ascii="Times New Roman" w:hAnsi="Times New Roman"/>
                <w:sz w:val="20"/>
              </w:rPr>
              <w:t>................</w:t>
            </w:r>
            <w:permEnd w:id="582949346"/>
            <w:r w:rsidRPr="00350623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br/>
            </w:r>
            <w:r w:rsidRPr="003577AF">
              <w:rPr>
                <w:rFonts w:ascii="Times New Roman" w:hAnsi="Times New Roman"/>
                <w:sz w:val="20"/>
              </w:rPr>
              <w:t>lat</w:t>
            </w:r>
          </w:p>
        </w:tc>
        <w:tc>
          <w:tcPr>
            <w:tcW w:w="1514" w:type="dxa"/>
            <w:vAlign w:val="center"/>
          </w:tcPr>
          <w:p w14:paraId="51957B63" w14:textId="6850A0A3" w:rsidR="00E64739" w:rsidRPr="00B7333F" w:rsidRDefault="00350623" w:rsidP="004F4DD7">
            <w:pPr>
              <w:autoSpaceDE w:val="0"/>
              <w:jc w:val="center"/>
              <w:rPr>
                <w:rFonts w:ascii="Times New Roman" w:hAnsi="Times New Roman"/>
                <w:sz w:val="20"/>
              </w:rPr>
            </w:pPr>
            <w:permStart w:id="160173893" w:edGrp="everyone"/>
            <w:r w:rsidRPr="00350623">
              <w:rPr>
                <w:rFonts w:ascii="Times New Roman" w:hAnsi="Times New Roman"/>
                <w:sz w:val="20"/>
              </w:rPr>
              <w:t>.....................</w:t>
            </w:r>
            <w:permEnd w:id="160173893"/>
          </w:p>
        </w:tc>
        <w:tc>
          <w:tcPr>
            <w:tcW w:w="1559" w:type="dxa"/>
            <w:vAlign w:val="center"/>
          </w:tcPr>
          <w:p w14:paraId="6EAB6386" w14:textId="4532A308" w:rsidR="00E64739" w:rsidRPr="00B7333F" w:rsidRDefault="00350623" w:rsidP="004F4DD7">
            <w:pPr>
              <w:autoSpaceDE w:val="0"/>
              <w:jc w:val="center"/>
              <w:rPr>
                <w:rFonts w:ascii="Times New Roman" w:hAnsi="Times New Roman"/>
                <w:sz w:val="20"/>
              </w:rPr>
            </w:pPr>
            <w:permStart w:id="1373665326" w:edGrp="everyone"/>
            <w:r w:rsidRPr="00350623">
              <w:rPr>
                <w:rFonts w:ascii="Times New Roman" w:hAnsi="Times New Roman"/>
                <w:sz w:val="20"/>
              </w:rPr>
              <w:t>.....................</w:t>
            </w:r>
            <w:permEnd w:id="1373665326"/>
          </w:p>
        </w:tc>
      </w:tr>
      <w:tr w:rsidR="00E64739" w:rsidRPr="00B7333F" w14:paraId="36363F19" w14:textId="77777777" w:rsidTr="004B0622">
        <w:trPr>
          <w:jc w:val="center"/>
        </w:trPr>
        <w:tc>
          <w:tcPr>
            <w:tcW w:w="491" w:type="dxa"/>
            <w:tcBorders>
              <w:bottom w:val="single" w:sz="4" w:space="0" w:color="auto"/>
            </w:tcBorders>
            <w:vAlign w:val="center"/>
          </w:tcPr>
          <w:p w14:paraId="569E42B6" w14:textId="5434EFE9" w:rsidR="00E64739" w:rsidRDefault="00E64739" w:rsidP="00E64739">
            <w:pPr>
              <w:autoSpaceDE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vAlign w:val="center"/>
          </w:tcPr>
          <w:p w14:paraId="10723276" w14:textId="7F20C8BA" w:rsidR="00E64739" w:rsidRPr="00B7333F" w:rsidRDefault="00710DE8" w:rsidP="00710DE8">
            <w:pPr>
              <w:autoSpaceDE w:val="0"/>
              <w:jc w:val="center"/>
              <w:rPr>
                <w:rFonts w:ascii="Times New Roman" w:hAnsi="Times New Roman"/>
                <w:sz w:val="20"/>
              </w:rPr>
            </w:pPr>
            <w:permStart w:id="522525114" w:edGrp="everyone"/>
            <w:r w:rsidRPr="00350623">
              <w:rPr>
                <w:rFonts w:ascii="Times New Roman" w:hAnsi="Times New Roman"/>
                <w:sz w:val="20"/>
              </w:rPr>
              <w:t>............................</w:t>
            </w:r>
            <w:permEnd w:id="522525114"/>
          </w:p>
        </w:tc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14:paraId="0F3EF7EC" w14:textId="77777777" w:rsidR="00710DE8" w:rsidRPr="00350623" w:rsidRDefault="00710DE8" w:rsidP="00710DE8">
            <w:pPr>
              <w:autoSpaceDE w:val="0"/>
              <w:jc w:val="center"/>
              <w:rPr>
                <w:rFonts w:ascii="Times New Roman" w:hAnsi="Times New Roman"/>
                <w:sz w:val="20"/>
              </w:rPr>
            </w:pPr>
            <w:r w:rsidRPr="00350623">
              <w:rPr>
                <w:rFonts w:ascii="Times New Roman" w:hAnsi="Times New Roman"/>
                <w:sz w:val="20"/>
              </w:rPr>
              <w:t>Wykształcenie:</w:t>
            </w:r>
          </w:p>
          <w:p w14:paraId="7DB9C889" w14:textId="77777777" w:rsidR="00710DE8" w:rsidRPr="00350623" w:rsidRDefault="00710DE8" w:rsidP="00710DE8">
            <w:pPr>
              <w:autoSpaceDE w:val="0"/>
              <w:jc w:val="center"/>
              <w:rPr>
                <w:rFonts w:ascii="Times New Roman" w:hAnsi="Times New Roman"/>
                <w:sz w:val="20"/>
              </w:rPr>
            </w:pPr>
            <w:permStart w:id="1372014224" w:edGrp="everyone"/>
            <w:r w:rsidRPr="00350623">
              <w:rPr>
                <w:rFonts w:ascii="Times New Roman" w:hAnsi="Times New Roman"/>
                <w:sz w:val="20"/>
              </w:rPr>
              <w:t>............................</w:t>
            </w:r>
            <w:r>
              <w:rPr>
                <w:rFonts w:ascii="Times New Roman" w:hAnsi="Times New Roman"/>
                <w:sz w:val="20"/>
              </w:rPr>
              <w:t>.....</w:t>
            </w:r>
            <w:r w:rsidRPr="00350623">
              <w:rPr>
                <w:rFonts w:ascii="Times New Roman" w:hAnsi="Times New Roman"/>
                <w:sz w:val="20"/>
              </w:rPr>
              <w:t>........</w:t>
            </w:r>
            <w:r>
              <w:rPr>
                <w:rFonts w:ascii="Times New Roman" w:hAnsi="Times New Roman"/>
                <w:sz w:val="20"/>
              </w:rPr>
              <w:t>.....</w:t>
            </w:r>
            <w:r w:rsidRPr="00350623">
              <w:rPr>
                <w:rFonts w:ascii="Times New Roman" w:hAnsi="Times New Roman"/>
                <w:sz w:val="20"/>
              </w:rPr>
              <w:t>....................</w:t>
            </w:r>
            <w:permEnd w:id="1372014224"/>
          </w:p>
          <w:p w14:paraId="5B4F2BA0" w14:textId="77777777" w:rsidR="00710DE8" w:rsidRPr="00350623" w:rsidRDefault="00710DE8" w:rsidP="00710DE8">
            <w:pPr>
              <w:autoSpaceDE w:val="0"/>
              <w:jc w:val="center"/>
              <w:rPr>
                <w:rFonts w:ascii="Times New Roman" w:hAnsi="Times New Roman"/>
                <w:sz w:val="20"/>
              </w:rPr>
            </w:pPr>
            <w:r w:rsidRPr="00350623">
              <w:rPr>
                <w:rFonts w:ascii="Times New Roman" w:hAnsi="Times New Roman"/>
                <w:sz w:val="20"/>
              </w:rPr>
              <w:t>kwalifikacje zawodowe:</w:t>
            </w:r>
          </w:p>
          <w:p w14:paraId="07497CB5" w14:textId="77777777" w:rsidR="00710DE8" w:rsidRPr="00350623" w:rsidRDefault="00710DE8" w:rsidP="00710DE8">
            <w:pPr>
              <w:autoSpaceDE w:val="0"/>
              <w:jc w:val="center"/>
              <w:rPr>
                <w:rFonts w:ascii="Times New Roman" w:hAnsi="Times New Roman"/>
                <w:sz w:val="20"/>
              </w:rPr>
            </w:pPr>
            <w:permStart w:id="12521232" w:edGrp="everyone"/>
            <w:r w:rsidRPr="00350623">
              <w:rPr>
                <w:rFonts w:ascii="Times New Roman" w:hAnsi="Times New Roman"/>
                <w:sz w:val="20"/>
              </w:rPr>
              <w:t>......................................</w:t>
            </w:r>
            <w:r>
              <w:rPr>
                <w:rFonts w:ascii="Times New Roman" w:hAnsi="Times New Roman"/>
                <w:sz w:val="20"/>
              </w:rPr>
              <w:t>.....</w:t>
            </w:r>
            <w:r w:rsidRPr="00350623">
              <w:rPr>
                <w:rFonts w:ascii="Times New Roman" w:hAnsi="Times New Roman"/>
                <w:sz w:val="20"/>
              </w:rPr>
              <w:t>......</w:t>
            </w:r>
            <w:r>
              <w:rPr>
                <w:rFonts w:ascii="Times New Roman" w:hAnsi="Times New Roman"/>
                <w:sz w:val="20"/>
              </w:rPr>
              <w:t>.....</w:t>
            </w:r>
            <w:r w:rsidRPr="00350623">
              <w:rPr>
                <w:rFonts w:ascii="Times New Roman" w:hAnsi="Times New Roman"/>
                <w:sz w:val="20"/>
              </w:rPr>
              <w:t>............</w:t>
            </w:r>
            <w:permEnd w:id="12521232"/>
            <w:r w:rsidRPr="00350623">
              <w:rPr>
                <w:rFonts w:ascii="Times New Roman" w:hAnsi="Times New Roman"/>
                <w:sz w:val="20"/>
              </w:rPr>
              <w:t xml:space="preserve"> </w:t>
            </w:r>
          </w:p>
          <w:p w14:paraId="2941EE97" w14:textId="77777777" w:rsidR="00710DE8" w:rsidRPr="00350623" w:rsidRDefault="00710DE8" w:rsidP="00710DE8">
            <w:pPr>
              <w:autoSpaceDE w:val="0"/>
              <w:jc w:val="center"/>
              <w:rPr>
                <w:rFonts w:ascii="Times New Roman" w:hAnsi="Times New Roman"/>
                <w:sz w:val="20"/>
              </w:rPr>
            </w:pPr>
            <w:r w:rsidRPr="00350623">
              <w:rPr>
                <w:rFonts w:ascii="Times New Roman" w:hAnsi="Times New Roman"/>
                <w:sz w:val="20"/>
              </w:rPr>
              <w:t xml:space="preserve">(uprawnienia, podać numer): </w:t>
            </w:r>
          </w:p>
          <w:p w14:paraId="08069364" w14:textId="616AF198" w:rsidR="00E64739" w:rsidRPr="003577AF" w:rsidRDefault="00710DE8" w:rsidP="00710DE8">
            <w:pPr>
              <w:autoSpaceDE w:val="0"/>
              <w:jc w:val="center"/>
              <w:rPr>
                <w:rFonts w:ascii="Times New Roman" w:hAnsi="Times New Roman"/>
                <w:sz w:val="20"/>
              </w:rPr>
            </w:pPr>
            <w:permStart w:id="559300415" w:edGrp="everyone"/>
            <w:r w:rsidRPr="00350623">
              <w:rPr>
                <w:rFonts w:ascii="Times New Roman" w:hAnsi="Times New Roman"/>
                <w:sz w:val="20"/>
              </w:rPr>
              <w:t>.......................................</w:t>
            </w:r>
            <w:r>
              <w:rPr>
                <w:rFonts w:ascii="Times New Roman" w:hAnsi="Times New Roman"/>
                <w:sz w:val="20"/>
              </w:rPr>
              <w:t>.....</w:t>
            </w:r>
            <w:r w:rsidRPr="00350623">
              <w:rPr>
                <w:rFonts w:ascii="Times New Roman" w:hAnsi="Times New Roman"/>
                <w:sz w:val="20"/>
              </w:rPr>
              <w:t>...</w:t>
            </w:r>
            <w:r>
              <w:rPr>
                <w:rFonts w:ascii="Times New Roman" w:hAnsi="Times New Roman"/>
                <w:sz w:val="20"/>
              </w:rPr>
              <w:t>.....</w:t>
            </w:r>
            <w:r w:rsidRPr="00350623">
              <w:rPr>
                <w:rFonts w:ascii="Times New Roman" w:hAnsi="Times New Roman"/>
                <w:sz w:val="20"/>
              </w:rPr>
              <w:t>..............</w:t>
            </w:r>
            <w:permEnd w:id="559300415"/>
          </w:p>
        </w:tc>
        <w:tc>
          <w:tcPr>
            <w:tcW w:w="1463" w:type="dxa"/>
            <w:tcBorders>
              <w:bottom w:val="single" w:sz="4" w:space="0" w:color="auto"/>
            </w:tcBorders>
            <w:vAlign w:val="center"/>
          </w:tcPr>
          <w:p w14:paraId="7F51117B" w14:textId="7CA93091" w:rsidR="00E64739" w:rsidRPr="003577AF" w:rsidRDefault="004D76FF" w:rsidP="00C209C7">
            <w:pPr>
              <w:autoSpaceDE w:val="0"/>
              <w:jc w:val="center"/>
              <w:rPr>
                <w:rFonts w:ascii="Times New Roman" w:hAnsi="Times New Roman"/>
                <w:sz w:val="20"/>
              </w:rPr>
            </w:pPr>
            <w:permStart w:id="867333989" w:edGrp="everyone"/>
            <w:r w:rsidRPr="00350623">
              <w:rPr>
                <w:rFonts w:ascii="Times New Roman" w:hAnsi="Times New Roman"/>
                <w:sz w:val="20"/>
              </w:rPr>
              <w:t>................</w:t>
            </w:r>
            <w:permEnd w:id="867333989"/>
            <w:r w:rsidRPr="00350623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br/>
            </w:r>
            <w:r w:rsidRPr="003577AF">
              <w:rPr>
                <w:rFonts w:ascii="Times New Roman" w:hAnsi="Times New Roman"/>
                <w:sz w:val="20"/>
              </w:rPr>
              <w:t>lat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vAlign w:val="center"/>
          </w:tcPr>
          <w:p w14:paraId="641897B0" w14:textId="2A6DA172" w:rsidR="00E64739" w:rsidRPr="00B7333F" w:rsidRDefault="00350623" w:rsidP="004F4DD7">
            <w:pPr>
              <w:autoSpaceDE w:val="0"/>
              <w:jc w:val="center"/>
              <w:rPr>
                <w:rFonts w:ascii="Times New Roman" w:hAnsi="Times New Roman"/>
                <w:sz w:val="20"/>
              </w:rPr>
            </w:pPr>
            <w:permStart w:id="1477264036" w:edGrp="everyone"/>
            <w:r w:rsidRPr="00350623">
              <w:rPr>
                <w:rFonts w:ascii="Times New Roman" w:hAnsi="Times New Roman"/>
                <w:sz w:val="20"/>
              </w:rPr>
              <w:t>.....................</w:t>
            </w:r>
            <w:permEnd w:id="1477264036"/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1E802C75" w14:textId="0A2E96E8" w:rsidR="00E64739" w:rsidRPr="00B7333F" w:rsidRDefault="00350623" w:rsidP="004F4DD7">
            <w:pPr>
              <w:autoSpaceDE w:val="0"/>
              <w:jc w:val="center"/>
              <w:rPr>
                <w:rFonts w:ascii="Times New Roman" w:hAnsi="Times New Roman"/>
                <w:sz w:val="20"/>
              </w:rPr>
            </w:pPr>
            <w:permStart w:id="1139821270" w:edGrp="everyone"/>
            <w:r w:rsidRPr="00350623">
              <w:rPr>
                <w:rFonts w:ascii="Times New Roman" w:hAnsi="Times New Roman"/>
                <w:sz w:val="20"/>
              </w:rPr>
              <w:t>.....................</w:t>
            </w:r>
            <w:permEnd w:id="1139821270"/>
          </w:p>
        </w:tc>
      </w:tr>
      <w:tr w:rsidR="004B0622" w:rsidRPr="00B7333F" w14:paraId="04AAD1AE" w14:textId="77777777" w:rsidTr="004B0622">
        <w:trPr>
          <w:jc w:val="center"/>
        </w:trPr>
        <w:tc>
          <w:tcPr>
            <w:tcW w:w="491" w:type="dxa"/>
            <w:tcBorders>
              <w:bottom w:val="single" w:sz="4" w:space="0" w:color="auto"/>
            </w:tcBorders>
            <w:vAlign w:val="center"/>
          </w:tcPr>
          <w:p w14:paraId="246621CE" w14:textId="125D9E32" w:rsidR="00E64739" w:rsidRPr="00B7333F" w:rsidRDefault="00E64739" w:rsidP="00E64739">
            <w:pPr>
              <w:autoSpaceDE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782" w:type="dxa"/>
            <w:tcBorders>
              <w:bottom w:val="single" w:sz="4" w:space="0" w:color="auto"/>
            </w:tcBorders>
            <w:vAlign w:val="center"/>
          </w:tcPr>
          <w:p w14:paraId="7D2BA244" w14:textId="205DC577" w:rsidR="00E64739" w:rsidRPr="00B7333F" w:rsidRDefault="00710DE8" w:rsidP="00710DE8">
            <w:pPr>
              <w:autoSpaceDE w:val="0"/>
              <w:jc w:val="center"/>
              <w:rPr>
                <w:rFonts w:ascii="Times New Roman" w:hAnsi="Times New Roman"/>
                <w:sz w:val="20"/>
              </w:rPr>
            </w:pPr>
            <w:permStart w:id="1210001345" w:edGrp="everyone"/>
            <w:r w:rsidRPr="00350623">
              <w:rPr>
                <w:rFonts w:ascii="Times New Roman" w:hAnsi="Times New Roman"/>
                <w:sz w:val="20"/>
              </w:rPr>
              <w:t>............................</w:t>
            </w:r>
            <w:permEnd w:id="1210001345"/>
          </w:p>
        </w:tc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14:paraId="07E2A102" w14:textId="77777777" w:rsidR="00710DE8" w:rsidRPr="00350623" w:rsidRDefault="00710DE8" w:rsidP="00710DE8">
            <w:pPr>
              <w:autoSpaceDE w:val="0"/>
              <w:jc w:val="center"/>
              <w:rPr>
                <w:rFonts w:ascii="Times New Roman" w:hAnsi="Times New Roman"/>
                <w:sz w:val="20"/>
              </w:rPr>
            </w:pPr>
            <w:r w:rsidRPr="00350623">
              <w:rPr>
                <w:rFonts w:ascii="Times New Roman" w:hAnsi="Times New Roman"/>
                <w:sz w:val="20"/>
              </w:rPr>
              <w:t>Wykształcenie:</w:t>
            </w:r>
          </w:p>
          <w:p w14:paraId="1C477962" w14:textId="77777777" w:rsidR="00710DE8" w:rsidRPr="00350623" w:rsidRDefault="00710DE8" w:rsidP="00710DE8">
            <w:pPr>
              <w:autoSpaceDE w:val="0"/>
              <w:jc w:val="center"/>
              <w:rPr>
                <w:rFonts w:ascii="Times New Roman" w:hAnsi="Times New Roman"/>
                <w:sz w:val="20"/>
              </w:rPr>
            </w:pPr>
            <w:permStart w:id="731381913" w:edGrp="everyone"/>
            <w:r w:rsidRPr="00350623">
              <w:rPr>
                <w:rFonts w:ascii="Times New Roman" w:hAnsi="Times New Roman"/>
                <w:sz w:val="20"/>
              </w:rPr>
              <w:t>............................</w:t>
            </w:r>
            <w:r>
              <w:rPr>
                <w:rFonts w:ascii="Times New Roman" w:hAnsi="Times New Roman"/>
                <w:sz w:val="20"/>
              </w:rPr>
              <w:t>.....</w:t>
            </w:r>
            <w:r w:rsidRPr="00350623">
              <w:rPr>
                <w:rFonts w:ascii="Times New Roman" w:hAnsi="Times New Roman"/>
                <w:sz w:val="20"/>
              </w:rPr>
              <w:t>........</w:t>
            </w:r>
            <w:r>
              <w:rPr>
                <w:rFonts w:ascii="Times New Roman" w:hAnsi="Times New Roman"/>
                <w:sz w:val="20"/>
              </w:rPr>
              <w:t>.....</w:t>
            </w:r>
            <w:r w:rsidRPr="00350623">
              <w:rPr>
                <w:rFonts w:ascii="Times New Roman" w:hAnsi="Times New Roman"/>
                <w:sz w:val="20"/>
              </w:rPr>
              <w:t>....................</w:t>
            </w:r>
            <w:permEnd w:id="731381913"/>
          </w:p>
          <w:p w14:paraId="7D086C28" w14:textId="77777777" w:rsidR="00710DE8" w:rsidRPr="00350623" w:rsidRDefault="00710DE8" w:rsidP="00710DE8">
            <w:pPr>
              <w:autoSpaceDE w:val="0"/>
              <w:jc w:val="center"/>
              <w:rPr>
                <w:rFonts w:ascii="Times New Roman" w:hAnsi="Times New Roman"/>
                <w:sz w:val="20"/>
              </w:rPr>
            </w:pPr>
            <w:r w:rsidRPr="00350623">
              <w:rPr>
                <w:rFonts w:ascii="Times New Roman" w:hAnsi="Times New Roman"/>
                <w:sz w:val="20"/>
              </w:rPr>
              <w:t>kwalifikacje zawodowe:</w:t>
            </w:r>
          </w:p>
          <w:p w14:paraId="472A2647" w14:textId="77777777" w:rsidR="00710DE8" w:rsidRPr="00350623" w:rsidRDefault="00710DE8" w:rsidP="00710DE8">
            <w:pPr>
              <w:autoSpaceDE w:val="0"/>
              <w:jc w:val="center"/>
              <w:rPr>
                <w:rFonts w:ascii="Times New Roman" w:hAnsi="Times New Roman"/>
                <w:sz w:val="20"/>
              </w:rPr>
            </w:pPr>
            <w:permStart w:id="1172708932" w:edGrp="everyone"/>
            <w:r w:rsidRPr="00350623">
              <w:rPr>
                <w:rFonts w:ascii="Times New Roman" w:hAnsi="Times New Roman"/>
                <w:sz w:val="20"/>
              </w:rPr>
              <w:t>......................................</w:t>
            </w:r>
            <w:r>
              <w:rPr>
                <w:rFonts w:ascii="Times New Roman" w:hAnsi="Times New Roman"/>
                <w:sz w:val="20"/>
              </w:rPr>
              <w:t>.....</w:t>
            </w:r>
            <w:r w:rsidRPr="00350623">
              <w:rPr>
                <w:rFonts w:ascii="Times New Roman" w:hAnsi="Times New Roman"/>
                <w:sz w:val="20"/>
              </w:rPr>
              <w:t>......</w:t>
            </w:r>
            <w:r>
              <w:rPr>
                <w:rFonts w:ascii="Times New Roman" w:hAnsi="Times New Roman"/>
                <w:sz w:val="20"/>
              </w:rPr>
              <w:t>.....</w:t>
            </w:r>
            <w:r w:rsidRPr="00350623">
              <w:rPr>
                <w:rFonts w:ascii="Times New Roman" w:hAnsi="Times New Roman"/>
                <w:sz w:val="20"/>
              </w:rPr>
              <w:t>............</w:t>
            </w:r>
            <w:permEnd w:id="1172708932"/>
            <w:r w:rsidRPr="00350623">
              <w:rPr>
                <w:rFonts w:ascii="Times New Roman" w:hAnsi="Times New Roman"/>
                <w:sz w:val="20"/>
              </w:rPr>
              <w:t xml:space="preserve"> </w:t>
            </w:r>
          </w:p>
          <w:p w14:paraId="370B536D" w14:textId="77777777" w:rsidR="00710DE8" w:rsidRPr="00350623" w:rsidRDefault="00710DE8" w:rsidP="00710DE8">
            <w:pPr>
              <w:autoSpaceDE w:val="0"/>
              <w:jc w:val="center"/>
              <w:rPr>
                <w:rFonts w:ascii="Times New Roman" w:hAnsi="Times New Roman"/>
                <w:sz w:val="20"/>
              </w:rPr>
            </w:pPr>
            <w:r w:rsidRPr="00350623">
              <w:rPr>
                <w:rFonts w:ascii="Times New Roman" w:hAnsi="Times New Roman"/>
                <w:sz w:val="20"/>
              </w:rPr>
              <w:t xml:space="preserve">(uprawnienia, podać numer): </w:t>
            </w:r>
          </w:p>
          <w:p w14:paraId="0DFD0105" w14:textId="488C4A13" w:rsidR="00E64739" w:rsidRPr="00B7333F" w:rsidRDefault="00710DE8" w:rsidP="00710DE8">
            <w:pPr>
              <w:autoSpaceDE w:val="0"/>
              <w:jc w:val="center"/>
              <w:rPr>
                <w:rFonts w:ascii="Times New Roman" w:hAnsi="Times New Roman"/>
                <w:sz w:val="20"/>
              </w:rPr>
            </w:pPr>
            <w:permStart w:id="1458585088" w:edGrp="everyone"/>
            <w:r w:rsidRPr="00350623">
              <w:rPr>
                <w:rFonts w:ascii="Times New Roman" w:hAnsi="Times New Roman"/>
                <w:sz w:val="20"/>
              </w:rPr>
              <w:t>.......................................</w:t>
            </w:r>
            <w:r>
              <w:rPr>
                <w:rFonts w:ascii="Times New Roman" w:hAnsi="Times New Roman"/>
                <w:sz w:val="20"/>
              </w:rPr>
              <w:t>.....</w:t>
            </w:r>
            <w:r w:rsidRPr="00350623">
              <w:rPr>
                <w:rFonts w:ascii="Times New Roman" w:hAnsi="Times New Roman"/>
                <w:sz w:val="20"/>
              </w:rPr>
              <w:t>...</w:t>
            </w:r>
            <w:r>
              <w:rPr>
                <w:rFonts w:ascii="Times New Roman" w:hAnsi="Times New Roman"/>
                <w:sz w:val="20"/>
              </w:rPr>
              <w:t>.....</w:t>
            </w:r>
            <w:r w:rsidRPr="00350623">
              <w:rPr>
                <w:rFonts w:ascii="Times New Roman" w:hAnsi="Times New Roman"/>
                <w:sz w:val="20"/>
              </w:rPr>
              <w:t>..............</w:t>
            </w:r>
            <w:permEnd w:id="1458585088"/>
          </w:p>
        </w:tc>
        <w:tc>
          <w:tcPr>
            <w:tcW w:w="1463" w:type="dxa"/>
            <w:tcBorders>
              <w:bottom w:val="single" w:sz="4" w:space="0" w:color="auto"/>
            </w:tcBorders>
            <w:vAlign w:val="center"/>
          </w:tcPr>
          <w:p w14:paraId="3E1CC919" w14:textId="7C13ACFD" w:rsidR="00E64739" w:rsidRPr="00B7333F" w:rsidRDefault="004D76FF" w:rsidP="00C209C7">
            <w:pPr>
              <w:autoSpaceDE w:val="0"/>
              <w:jc w:val="center"/>
              <w:rPr>
                <w:rFonts w:ascii="Times New Roman" w:hAnsi="Times New Roman"/>
                <w:sz w:val="20"/>
              </w:rPr>
            </w:pPr>
            <w:permStart w:id="1110906368" w:edGrp="everyone"/>
            <w:r w:rsidRPr="00350623">
              <w:rPr>
                <w:rFonts w:ascii="Times New Roman" w:hAnsi="Times New Roman"/>
                <w:sz w:val="20"/>
              </w:rPr>
              <w:t>................</w:t>
            </w:r>
            <w:permEnd w:id="1110906368"/>
            <w:r w:rsidRPr="00350623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br/>
            </w:r>
            <w:r w:rsidRPr="003577AF">
              <w:rPr>
                <w:rFonts w:ascii="Times New Roman" w:hAnsi="Times New Roman"/>
                <w:sz w:val="20"/>
              </w:rPr>
              <w:t>lat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vAlign w:val="center"/>
          </w:tcPr>
          <w:p w14:paraId="715BAB55" w14:textId="3C577528" w:rsidR="00E64739" w:rsidRPr="00B7333F" w:rsidRDefault="00350623" w:rsidP="004F4DD7">
            <w:pPr>
              <w:autoSpaceDE w:val="0"/>
              <w:jc w:val="center"/>
              <w:rPr>
                <w:rFonts w:ascii="Times New Roman" w:hAnsi="Times New Roman"/>
                <w:sz w:val="20"/>
              </w:rPr>
            </w:pPr>
            <w:permStart w:id="1458911327" w:edGrp="everyone"/>
            <w:r w:rsidRPr="00350623">
              <w:rPr>
                <w:rFonts w:ascii="Times New Roman" w:hAnsi="Times New Roman"/>
                <w:sz w:val="20"/>
              </w:rPr>
              <w:t>.....................</w:t>
            </w:r>
            <w:permEnd w:id="1458911327"/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64C8C141" w14:textId="1602CB30" w:rsidR="00E64739" w:rsidRPr="00B7333F" w:rsidRDefault="00350623" w:rsidP="004F4DD7">
            <w:pPr>
              <w:autoSpaceDE w:val="0"/>
              <w:jc w:val="center"/>
              <w:rPr>
                <w:rFonts w:ascii="Times New Roman" w:hAnsi="Times New Roman"/>
                <w:sz w:val="20"/>
              </w:rPr>
            </w:pPr>
            <w:permStart w:id="2041315894" w:edGrp="everyone"/>
            <w:r w:rsidRPr="00350623">
              <w:rPr>
                <w:rFonts w:ascii="Times New Roman" w:hAnsi="Times New Roman"/>
                <w:sz w:val="20"/>
              </w:rPr>
              <w:t>.....................</w:t>
            </w:r>
            <w:permEnd w:id="2041315894"/>
          </w:p>
        </w:tc>
      </w:tr>
      <w:tr w:rsidR="004B0622" w:rsidRPr="00B7333F" w14:paraId="69BDB475" w14:textId="77777777" w:rsidTr="004B0622">
        <w:trPr>
          <w:jc w:val="center"/>
        </w:trPr>
        <w:tc>
          <w:tcPr>
            <w:tcW w:w="4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64CC07D" w14:textId="77777777" w:rsidR="004B0622" w:rsidRDefault="004B0622" w:rsidP="00E64739">
            <w:pPr>
              <w:autoSpaceDE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98125E6" w14:textId="77777777" w:rsidR="004B0622" w:rsidRPr="00350623" w:rsidRDefault="004B0622" w:rsidP="00710DE8">
            <w:pPr>
              <w:autoSpaceDE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A979BA9" w14:textId="77777777" w:rsidR="004B0622" w:rsidRPr="00350623" w:rsidRDefault="004B0622" w:rsidP="00710DE8">
            <w:pPr>
              <w:autoSpaceDE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53B5139" w14:textId="77777777" w:rsidR="004B0622" w:rsidRPr="00350623" w:rsidRDefault="004B0622" w:rsidP="004D76FF">
            <w:pPr>
              <w:autoSpaceDE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FA7E5B3" w14:textId="77777777" w:rsidR="004B0622" w:rsidRPr="00350623" w:rsidRDefault="004B0622" w:rsidP="004F4DD7">
            <w:pPr>
              <w:autoSpaceDE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723F6BE" w14:textId="77777777" w:rsidR="004B0622" w:rsidRPr="00350623" w:rsidRDefault="004B0622" w:rsidP="004F4DD7">
            <w:pPr>
              <w:autoSpaceDE w:val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E64739" w:rsidRPr="00B7333F" w14:paraId="14A55FD1" w14:textId="77777777" w:rsidTr="004B0622">
        <w:trPr>
          <w:jc w:val="center"/>
        </w:trPr>
        <w:tc>
          <w:tcPr>
            <w:tcW w:w="1106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04C91AC" w14:textId="3CC573C5" w:rsidR="00375850" w:rsidRDefault="00375850" w:rsidP="00E64739">
            <w:pPr>
              <w:autoSpaceDE w:val="0"/>
              <w:jc w:val="both"/>
              <w:rPr>
                <w:rFonts w:ascii="Times New Roman" w:hAnsi="Times New Roman"/>
                <w:sz w:val="20"/>
              </w:rPr>
            </w:pPr>
            <w:r w:rsidRPr="00B7333F">
              <w:rPr>
                <w:rFonts w:ascii="Times New Roman" w:hAnsi="Times New Roman"/>
                <w:sz w:val="20"/>
              </w:rPr>
              <w:t xml:space="preserve">* – </w:t>
            </w:r>
            <w:r w:rsidR="00E65327" w:rsidRPr="004B0622">
              <w:rPr>
                <w:rFonts w:ascii="Times New Roman" w:hAnsi="Times New Roman"/>
                <w:i/>
                <w:iCs/>
                <w:sz w:val="20"/>
              </w:rPr>
              <w:t>kserokopie dokumentów poświadczających posiadane wykształcenie, kwalifikacje zawodowe, uprawnienia</w:t>
            </w:r>
            <w:r w:rsidRPr="004B0622">
              <w:rPr>
                <w:rFonts w:ascii="Times New Roman" w:hAnsi="Times New Roman"/>
                <w:i/>
                <w:iCs/>
                <w:sz w:val="20"/>
              </w:rPr>
              <w:t>.</w:t>
            </w:r>
          </w:p>
          <w:p w14:paraId="10AE9561" w14:textId="5F22EFCF" w:rsidR="00375850" w:rsidRPr="00B7333F" w:rsidRDefault="00E64739" w:rsidP="00E64739">
            <w:pPr>
              <w:autoSpaceDE w:val="0"/>
              <w:jc w:val="both"/>
              <w:rPr>
                <w:rFonts w:ascii="Times New Roman" w:hAnsi="Times New Roman"/>
                <w:sz w:val="20"/>
              </w:rPr>
            </w:pPr>
            <w:r w:rsidRPr="00B7333F">
              <w:rPr>
                <w:rFonts w:ascii="Times New Roman" w:hAnsi="Times New Roman"/>
                <w:sz w:val="20"/>
              </w:rPr>
              <w:t>*</w:t>
            </w:r>
            <w:r w:rsidR="00375850" w:rsidRPr="00B7333F">
              <w:rPr>
                <w:rFonts w:ascii="Times New Roman" w:hAnsi="Times New Roman"/>
                <w:sz w:val="20"/>
              </w:rPr>
              <w:t>*</w:t>
            </w:r>
            <w:r w:rsidRPr="00B7333F">
              <w:rPr>
                <w:rFonts w:ascii="Times New Roman" w:hAnsi="Times New Roman"/>
                <w:sz w:val="20"/>
              </w:rPr>
              <w:t xml:space="preserve"> – </w:t>
            </w:r>
            <w:r w:rsidRPr="004B0622">
              <w:rPr>
                <w:rFonts w:ascii="Times New Roman" w:hAnsi="Times New Roman"/>
                <w:i/>
                <w:iCs/>
                <w:sz w:val="20"/>
              </w:rPr>
              <w:t>m. in.: umowa o pracę, umowa zlecenie, umowa o dzieło, oddanie do dyspozycji itp.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</w:p>
        </w:tc>
      </w:tr>
    </w:tbl>
    <w:p w14:paraId="47E50C8A" w14:textId="77777777" w:rsidR="0077421B" w:rsidRDefault="0077421B" w:rsidP="007941D3">
      <w:pPr>
        <w:autoSpaceDE w:val="0"/>
        <w:jc w:val="both"/>
        <w:rPr>
          <w:rFonts w:ascii="Times New Roman" w:hAnsi="Times New Roman"/>
        </w:rPr>
      </w:pPr>
    </w:p>
    <w:p w14:paraId="707061FC" w14:textId="77777777" w:rsidR="00292DD7" w:rsidRDefault="00292DD7" w:rsidP="007941D3">
      <w:pPr>
        <w:autoSpaceDE w:val="0"/>
        <w:jc w:val="both"/>
        <w:rPr>
          <w:rFonts w:ascii="Times New Roman" w:hAnsi="Times New Roman"/>
        </w:rPr>
      </w:pPr>
    </w:p>
    <w:p w14:paraId="70886105" w14:textId="173EB295" w:rsidR="0077421B" w:rsidRDefault="0077421B" w:rsidP="0077421B">
      <w:pPr>
        <w:autoSpaceDE w:val="0"/>
        <w:jc w:val="both"/>
        <w:rPr>
          <w:rFonts w:ascii="Times New Roman" w:hAnsi="Times New Roman"/>
          <w:szCs w:val="24"/>
        </w:rPr>
      </w:pPr>
      <w:r w:rsidRPr="0077421B">
        <w:rPr>
          <w:rFonts w:ascii="Times New Roman" w:hAnsi="Times New Roman"/>
          <w:szCs w:val="24"/>
        </w:rPr>
        <w:t>Wykonawca, który polega na zdolnościach innych podmiotów musi udowodnić Zamawiającemu, że realizując zamówienie będzie</w:t>
      </w:r>
      <w:r>
        <w:rPr>
          <w:rFonts w:ascii="Times New Roman" w:hAnsi="Times New Roman"/>
          <w:szCs w:val="24"/>
        </w:rPr>
        <w:t xml:space="preserve"> </w:t>
      </w:r>
      <w:r w:rsidRPr="0077421B">
        <w:rPr>
          <w:rFonts w:ascii="Times New Roman" w:hAnsi="Times New Roman"/>
          <w:szCs w:val="24"/>
        </w:rPr>
        <w:t>dysponował niezbędnymi zasobami tych podmiotów w szczególności przedstawiając zobowiązanie tych podmiotów do oddania</w:t>
      </w:r>
      <w:r>
        <w:rPr>
          <w:rFonts w:ascii="Times New Roman" w:hAnsi="Times New Roman"/>
          <w:szCs w:val="24"/>
        </w:rPr>
        <w:t xml:space="preserve"> </w:t>
      </w:r>
      <w:r w:rsidRPr="0077421B">
        <w:rPr>
          <w:rFonts w:ascii="Times New Roman" w:hAnsi="Times New Roman"/>
          <w:szCs w:val="24"/>
        </w:rPr>
        <w:t>mu do dyspozycji niezbędnych zasobów na potrzeby realizacji.</w:t>
      </w:r>
    </w:p>
    <w:p w14:paraId="3CCC5F9C" w14:textId="77777777" w:rsidR="008D635E" w:rsidRDefault="008D635E" w:rsidP="0077421B">
      <w:pPr>
        <w:autoSpaceDE w:val="0"/>
        <w:jc w:val="both"/>
        <w:rPr>
          <w:rFonts w:ascii="Times New Roman" w:hAnsi="Times New Roman"/>
          <w:szCs w:val="24"/>
        </w:rPr>
      </w:pPr>
    </w:p>
    <w:p w14:paraId="546B7FB2" w14:textId="77777777" w:rsidR="008D635E" w:rsidRPr="00D43726" w:rsidRDefault="008D635E" w:rsidP="0077421B">
      <w:pPr>
        <w:autoSpaceDE w:val="0"/>
        <w:jc w:val="both"/>
        <w:rPr>
          <w:rFonts w:ascii="Times New Roman" w:hAnsi="Times New Roman"/>
          <w:szCs w:val="24"/>
        </w:rPr>
      </w:pPr>
    </w:p>
    <w:p w14:paraId="580D3801" w14:textId="77777777" w:rsidR="004E64E0" w:rsidRPr="00D43726" w:rsidRDefault="004E64E0" w:rsidP="004E64E0">
      <w:pPr>
        <w:ind w:right="226"/>
        <w:jc w:val="right"/>
        <w:rPr>
          <w:rFonts w:ascii="Times New Roman" w:hAnsi="Times New Roman"/>
          <w:b/>
          <w:sz w:val="16"/>
        </w:rPr>
      </w:pPr>
    </w:p>
    <w:p w14:paraId="0E2A6684" w14:textId="77777777" w:rsidR="009A1485" w:rsidRPr="00D43726" w:rsidRDefault="009A1485" w:rsidP="00386B39">
      <w:pPr>
        <w:pStyle w:val="Tekstpodstawowy2"/>
        <w:spacing w:line="360" w:lineRule="auto"/>
        <w:ind w:firstLine="5103"/>
        <w:jc w:val="center"/>
        <w:rPr>
          <w:rFonts w:ascii="Times New Roman" w:hAnsi="Times New Roman"/>
          <w:b/>
          <w:sz w:val="16"/>
        </w:rPr>
      </w:pPr>
    </w:p>
    <w:p w14:paraId="0BAB9BDD" w14:textId="77777777" w:rsidR="009A1485" w:rsidRPr="00D43726" w:rsidRDefault="009A1485" w:rsidP="00386B39">
      <w:pPr>
        <w:pStyle w:val="Tekstpodstawowy2"/>
        <w:spacing w:line="360" w:lineRule="auto"/>
        <w:ind w:firstLine="5103"/>
        <w:jc w:val="center"/>
        <w:rPr>
          <w:rFonts w:ascii="Times New Roman" w:hAnsi="Times New Roman"/>
          <w:b/>
          <w:sz w:val="16"/>
        </w:rPr>
      </w:pPr>
    </w:p>
    <w:permStart w:id="923695827" w:edGrp="everyone"/>
    <w:p w14:paraId="518732D1" w14:textId="01BA3D57" w:rsidR="004E64E0" w:rsidRPr="00386B39" w:rsidRDefault="00C816B9" w:rsidP="00386B39">
      <w:pPr>
        <w:pStyle w:val="Tekstpodstawowy2"/>
        <w:spacing w:line="360" w:lineRule="auto"/>
        <w:ind w:firstLine="5103"/>
        <w:jc w:val="center"/>
        <w:rPr>
          <w:rFonts w:ascii="Times New Roman" w:hAnsi="Times New Roman"/>
          <w:b/>
          <w:sz w:val="16"/>
        </w:rPr>
      </w:pPr>
      <w:r w:rsidRPr="00D43726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AB56B58" wp14:editId="2611536D">
                <wp:simplePos x="0" y="0"/>
                <wp:positionH relativeFrom="column">
                  <wp:posOffset>4119880</wp:posOffset>
                </wp:positionH>
                <wp:positionV relativeFrom="paragraph">
                  <wp:posOffset>170815</wp:posOffset>
                </wp:positionV>
                <wp:extent cx="2028190" cy="998855"/>
                <wp:effectExtent l="0" t="0" r="0" b="0"/>
                <wp:wrapNone/>
                <wp:docPr id="5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028190" cy="99885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035FE86" w14:textId="77777777" w:rsidR="00386B39" w:rsidRPr="00D43726" w:rsidRDefault="00386B39" w:rsidP="00386B39">
                            <w:pPr>
                              <w:jc w:val="center"/>
                              <w:rPr>
                                <w:rFonts w:ascii="Times New Roman" w:hAnsi="Times New Roman"/>
                                <w:color w:val="FF0000"/>
                              </w:rPr>
                            </w:pPr>
                            <w:r w:rsidRPr="00D43726">
                              <w:rPr>
                                <w:rFonts w:ascii="Times New Roman" w:hAnsi="Times New Roman"/>
                                <w:i/>
                                <w:iCs/>
                                <w:color w:val="FF0000"/>
                                <w:sz w:val="20"/>
                              </w:rPr>
                              <w:t>kwalifikowany podpis elektroniczny, podpis zaufany lub podpis osobisty  osób(-y) uprawnionych (-ej) do składania oświadczenia woli w imieniu wykonawcy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B56B58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324.4pt;margin-top:13.45pt;width:159.7pt;height:78.6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" fillcolor="window" strokeweight=".5pt">
                <v:path arrowok="t"/>
                <v:textbox>
                  <w:txbxContent>
                    <w:p w14:paraId="5035FE86" w14:textId="77777777" w:rsidR="00386B39" w:rsidRPr="00D43726" w:rsidRDefault="00386B39" w:rsidP="00386B39">
                      <w:pPr>
                        <w:jc w:val="center"/>
                        <w:rPr>
                          <w:rFonts w:ascii="Times New Roman" w:hAnsi="Times New Roman"/>
                          <w:color w:val="FF0000"/>
                        </w:rPr>
                      </w:pPr>
                      <w:r w:rsidRPr="00D43726">
                        <w:rPr>
                          <w:rFonts w:ascii="Times New Roman" w:hAnsi="Times New Roman"/>
                          <w:i/>
                          <w:iCs/>
                          <w:color w:val="FF0000"/>
                          <w:sz w:val="20"/>
                        </w:rPr>
                        <w:t xml:space="preserve">kwalifikowany podpis elektroniczny, podpis zaufany lub podpis </w:t>
                      </w:r>
                      <w:proofErr w:type="gramStart"/>
                      <w:r w:rsidRPr="00D43726">
                        <w:rPr>
                          <w:rFonts w:ascii="Times New Roman" w:hAnsi="Times New Roman"/>
                          <w:i/>
                          <w:iCs/>
                          <w:color w:val="FF0000"/>
                          <w:sz w:val="20"/>
                        </w:rPr>
                        <w:t>osobisty  osób</w:t>
                      </w:r>
                      <w:proofErr w:type="gramEnd"/>
                      <w:r w:rsidRPr="00D43726">
                        <w:rPr>
                          <w:rFonts w:ascii="Times New Roman" w:hAnsi="Times New Roman"/>
                          <w:i/>
                          <w:iCs/>
                          <w:color w:val="FF0000"/>
                          <w:sz w:val="20"/>
                        </w:rPr>
                        <w:t>(-y) uprawnionych (-ej) do składania oświadczenia woli w imieniu wykonawcy</w:t>
                      </w:r>
                    </w:p>
                  </w:txbxContent>
                </v:textbox>
              </v:shape>
            </w:pict>
          </mc:Fallback>
        </mc:AlternateContent>
      </w:r>
      <w:r w:rsidR="00386B39" w:rsidRPr="00D43726">
        <w:rPr>
          <w:rFonts w:ascii="Times New Roman" w:hAnsi="Times New Roman"/>
          <w:b/>
          <w:sz w:val="16"/>
        </w:rPr>
        <w:t>.......................................................................................</w:t>
      </w:r>
      <w:permEnd w:id="923695827"/>
    </w:p>
    <w:sectPr w:rsidR="004E64E0" w:rsidRPr="00386B39" w:rsidSect="0044002E">
      <w:headerReference w:type="even" r:id="rId8"/>
      <w:pgSz w:w="11907" w:h="16840" w:code="9"/>
      <w:pgMar w:top="993" w:right="567" w:bottom="794" w:left="56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030CE2" w14:textId="77777777" w:rsidR="006E3C73" w:rsidRPr="00D43726" w:rsidRDefault="006E3C73">
      <w:r w:rsidRPr="00D43726">
        <w:separator/>
      </w:r>
    </w:p>
  </w:endnote>
  <w:endnote w:type="continuationSeparator" w:id="0">
    <w:p w14:paraId="50E4D521" w14:textId="77777777" w:rsidR="006E3C73" w:rsidRPr="00D43726" w:rsidRDefault="006E3C73">
      <w:r w:rsidRPr="00D43726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10EC6F" w14:textId="77777777" w:rsidR="006E3C73" w:rsidRPr="00D43726" w:rsidRDefault="006E3C73">
      <w:r w:rsidRPr="00D43726">
        <w:separator/>
      </w:r>
    </w:p>
  </w:footnote>
  <w:footnote w:type="continuationSeparator" w:id="0">
    <w:p w14:paraId="1E85EE27" w14:textId="77777777" w:rsidR="006E3C73" w:rsidRPr="00D43726" w:rsidRDefault="006E3C73">
      <w:r w:rsidRPr="00D43726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4D43F" w14:textId="77777777" w:rsidR="00DE3A68" w:rsidRPr="00D43726" w:rsidRDefault="00DE3A68">
    <w:pPr>
      <w:pStyle w:val="Nagwek"/>
      <w:framePr w:wrap="around" w:vAnchor="text" w:hAnchor="margin" w:xAlign="center" w:y="1"/>
      <w:rPr>
        <w:rStyle w:val="Numerstrony"/>
      </w:rPr>
    </w:pPr>
    <w:r w:rsidRPr="00D43726">
      <w:rPr>
        <w:rStyle w:val="Numerstrony"/>
      </w:rPr>
      <w:fldChar w:fldCharType="begin"/>
    </w:r>
    <w:r w:rsidRPr="00D43726">
      <w:rPr>
        <w:rStyle w:val="Numerstrony"/>
      </w:rPr>
      <w:instrText xml:space="preserve">PAGE  </w:instrText>
    </w:r>
    <w:r w:rsidRPr="00D43726">
      <w:rPr>
        <w:rStyle w:val="Numerstrony"/>
      </w:rPr>
      <w:fldChar w:fldCharType="separate"/>
    </w:r>
    <w:r w:rsidRPr="00D43726">
      <w:rPr>
        <w:rStyle w:val="Numerstrony"/>
      </w:rPr>
      <w:t>2</w:t>
    </w:r>
    <w:r w:rsidRPr="00D43726">
      <w:rPr>
        <w:rStyle w:val="Numerstrony"/>
      </w:rPr>
      <w:fldChar w:fldCharType="end"/>
    </w:r>
  </w:p>
  <w:p w14:paraId="121F4656" w14:textId="77777777" w:rsidR="00DE3A68" w:rsidRPr="00D43726" w:rsidRDefault="00DE3A6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Obraz 1094636661" o:spid="_x0000_i1025" type="#_x0000_t75" style="width:12pt;height:12pt;visibility:visible;mso-wrap-style:square" o:bullet="t">
        <v:imagedata r:id="rId1" o:title=""/>
      </v:shape>
    </w:pict>
  </w:numPicBullet>
  <w:abstractNum w:abstractNumId="0" w15:restartNumberingAfterBreak="0">
    <w:nsid w:val="FFFFFFFB"/>
    <w:multiLevelType w:val="multilevel"/>
    <w:tmpl w:val="FFFFFFFF"/>
    <w:lvl w:ilvl="0">
      <w:start w:val="1"/>
      <w:numFmt w:val="upperRoman"/>
      <w:pStyle w:val="Nagwek1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pStyle w:val="Nagwek2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pStyle w:val="Nagwek3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pStyle w:val="Nagwek4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Nagwek5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pStyle w:val="Nagwek6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pStyle w:val="Nagwek7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Nagwek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Nagwek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00000006"/>
    <w:multiLevelType w:val="singleLevel"/>
    <w:tmpl w:val="7B3C12F2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" w15:restartNumberingAfterBreak="0">
    <w:nsid w:val="00000009"/>
    <w:multiLevelType w:val="singleLevel"/>
    <w:tmpl w:val="FA566A1C"/>
    <w:name w:val="WW8Num9"/>
    <w:lvl w:ilvl="0">
      <w:start w:val="1"/>
      <w:numFmt w:val="decimal"/>
      <w:lvlText w:val="%1)"/>
      <w:lvlJc w:val="center"/>
      <w:pPr>
        <w:tabs>
          <w:tab w:val="num" w:pos="1287"/>
        </w:tabs>
        <w:ind w:left="1287" w:hanging="567"/>
      </w:pPr>
      <w:rPr>
        <w:rFonts w:hint="default"/>
      </w:rPr>
    </w:lvl>
  </w:abstractNum>
  <w:abstractNum w:abstractNumId="3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0000019"/>
    <w:multiLevelType w:val="single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000023"/>
    <w:multiLevelType w:val="singleLevel"/>
    <w:tmpl w:val="00000023"/>
    <w:name w:val="WW8Num41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6" w15:restartNumberingAfterBreak="0">
    <w:nsid w:val="00000025"/>
    <w:multiLevelType w:val="multilevel"/>
    <w:tmpl w:val="00000025"/>
    <w:name w:val="Outline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0000026"/>
    <w:multiLevelType w:val="singleLevel"/>
    <w:tmpl w:val="00000026"/>
    <w:name w:val="WW8Num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 w15:restartNumberingAfterBreak="0">
    <w:nsid w:val="01931457"/>
    <w:multiLevelType w:val="hybridMultilevel"/>
    <w:tmpl w:val="F3A00C5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24C59BF"/>
    <w:multiLevelType w:val="multilevel"/>
    <w:tmpl w:val="84DC7958"/>
    <w:lvl w:ilvl="0">
      <w:start w:val="1"/>
      <w:numFmt w:val="none"/>
      <w:suff w:val="nothing"/>
      <w:lvlText w:val="%1"/>
      <w:lvlJc w:val="left"/>
    </w:lvl>
    <w:lvl w:ilvl="1">
      <w:start w:val="3"/>
      <w:numFmt w:val="decimal"/>
      <w:lvlText w:val=" %2."/>
      <w:lvlJc w:val="left"/>
      <w:pPr>
        <w:ind w:left="720" w:hanging="357"/>
      </w:pPr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10" w15:restartNumberingAfterBreak="0">
    <w:nsid w:val="06D13F28"/>
    <w:multiLevelType w:val="multilevel"/>
    <w:tmpl w:val="A21A4DC8"/>
    <w:lvl w:ilvl="0">
      <w:start w:val="1"/>
      <w:numFmt w:val="decimal"/>
      <w:lvlText w:val="%1."/>
      <w:lvlJc w:val="center"/>
      <w:pPr>
        <w:tabs>
          <w:tab w:val="num" w:pos="0"/>
        </w:tabs>
        <w:ind w:left="0" w:firstLine="0"/>
      </w:pPr>
      <w:rPr>
        <w:rFonts w:hint="default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5"/>
      <w:numFmt w:val="lowerLetter"/>
      <w:lvlText w:val="%3)"/>
      <w:lvlJc w:val="left"/>
      <w:pPr>
        <w:ind w:left="2340" w:hanging="360"/>
      </w:pPr>
      <w:rPr>
        <w:rFonts w:hint="default"/>
        <w:b w:val="0"/>
        <w:u w:val="none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E4800C8"/>
    <w:multiLevelType w:val="hybridMultilevel"/>
    <w:tmpl w:val="13723E58"/>
    <w:lvl w:ilvl="0" w:tplc="25D81B26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AC10B63"/>
    <w:multiLevelType w:val="hybridMultilevel"/>
    <w:tmpl w:val="116E2A82"/>
    <w:lvl w:ilvl="0" w:tplc="0415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60633E"/>
    <w:multiLevelType w:val="hybridMultilevel"/>
    <w:tmpl w:val="0F3E155E"/>
    <w:lvl w:ilvl="0" w:tplc="04150017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plc="FFFFFFFF">
      <w:start w:val="1"/>
      <w:numFmt w:val="bullet"/>
      <w:lvlText w:val=""/>
      <w:lvlJc w:val="left"/>
      <w:pPr>
        <w:tabs>
          <w:tab w:val="num" w:pos="2547"/>
        </w:tabs>
        <w:ind w:left="2547" w:hanging="360"/>
      </w:pPr>
      <w:rPr>
        <w:rFonts w:ascii="Wingdings" w:hAnsi="Wingdings" w:hint="default"/>
      </w:rPr>
    </w:lvl>
    <w:lvl w:ilvl="3" w:tplc="F1B0A088">
      <w:start w:val="1"/>
      <w:numFmt w:val="bullet"/>
      <w:lvlText w:val="-"/>
      <w:lvlJc w:val="left"/>
      <w:pPr>
        <w:ind w:left="3087" w:hanging="360"/>
      </w:pPr>
      <w:rPr>
        <w:rFonts w:ascii="Times New Roman" w:eastAsia="Lucida Sans Unicode" w:hAnsi="Times New Roman" w:cs="Times New Roman" w:hint="default"/>
      </w:r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5887A05"/>
    <w:multiLevelType w:val="hybridMultilevel"/>
    <w:tmpl w:val="D2E67158"/>
    <w:name w:val="WW8Num93"/>
    <w:lvl w:ilvl="0" w:tplc="FA566A1C">
      <w:start w:val="1"/>
      <w:numFmt w:val="decimal"/>
      <w:lvlText w:val="%1)"/>
      <w:lvlJc w:val="center"/>
      <w:pPr>
        <w:tabs>
          <w:tab w:val="num" w:pos="1287"/>
        </w:tabs>
        <w:ind w:left="128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916AA8"/>
    <w:multiLevelType w:val="multilevel"/>
    <w:tmpl w:val="C6E0354E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5B24C4C"/>
    <w:multiLevelType w:val="hybridMultilevel"/>
    <w:tmpl w:val="85A4856C"/>
    <w:lvl w:ilvl="0" w:tplc="22767BC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7" w15:restartNumberingAfterBreak="0">
    <w:nsid w:val="25BA017D"/>
    <w:multiLevelType w:val="hybridMultilevel"/>
    <w:tmpl w:val="A4C230F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DF252A6"/>
    <w:multiLevelType w:val="hybridMultilevel"/>
    <w:tmpl w:val="00C2603A"/>
    <w:name w:val="WW8Num92"/>
    <w:lvl w:ilvl="0" w:tplc="FA566A1C">
      <w:start w:val="1"/>
      <w:numFmt w:val="decimal"/>
      <w:lvlText w:val="%1)"/>
      <w:lvlJc w:val="center"/>
      <w:pPr>
        <w:tabs>
          <w:tab w:val="num" w:pos="1287"/>
        </w:tabs>
        <w:ind w:left="128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FB15E52"/>
    <w:multiLevelType w:val="hybridMultilevel"/>
    <w:tmpl w:val="94E20AA8"/>
    <w:lvl w:ilvl="0" w:tplc="04150007">
      <w:start w:val="1"/>
      <w:numFmt w:val="bullet"/>
      <w:lvlText w:val=""/>
      <w:lvlPicBulletId w:val="0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1095C7B"/>
    <w:multiLevelType w:val="multilevel"/>
    <w:tmpl w:val="7BE472B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33D0696A"/>
    <w:multiLevelType w:val="hybridMultilevel"/>
    <w:tmpl w:val="8DA67B54"/>
    <w:lvl w:ilvl="0" w:tplc="0415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2F0AC5"/>
    <w:multiLevelType w:val="hybridMultilevel"/>
    <w:tmpl w:val="DC7AE4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5CF06A7"/>
    <w:multiLevelType w:val="hybridMultilevel"/>
    <w:tmpl w:val="281874CC"/>
    <w:lvl w:ilvl="0" w:tplc="42D2F590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A9D842AA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7B8D12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4" w15:restartNumberingAfterBreak="0">
    <w:nsid w:val="35E66C04"/>
    <w:multiLevelType w:val="hybridMultilevel"/>
    <w:tmpl w:val="684247C4"/>
    <w:lvl w:ilvl="0" w:tplc="42A4F51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39040320"/>
    <w:multiLevelType w:val="singleLevel"/>
    <w:tmpl w:val="3F5E6B0C"/>
    <w:name w:val="WW8Num932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/>
        <w:i w:val="0"/>
      </w:rPr>
    </w:lvl>
  </w:abstractNum>
  <w:abstractNum w:abstractNumId="26" w15:restartNumberingAfterBreak="0">
    <w:nsid w:val="3A4101DB"/>
    <w:multiLevelType w:val="hybridMultilevel"/>
    <w:tmpl w:val="D058696A"/>
    <w:lvl w:ilvl="0" w:tplc="04150007">
      <w:start w:val="1"/>
      <w:numFmt w:val="bullet"/>
      <w:lvlText w:val=""/>
      <w:lvlPicBulletId w:val="0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B7C3F33"/>
    <w:multiLevelType w:val="multilevel"/>
    <w:tmpl w:val="EE3AF0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3D3B4F33"/>
    <w:multiLevelType w:val="multilevel"/>
    <w:tmpl w:val="7A942578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3E7726E3"/>
    <w:multiLevelType w:val="hybridMultilevel"/>
    <w:tmpl w:val="00BEEEC6"/>
    <w:lvl w:ilvl="0" w:tplc="0415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EEB7C70"/>
    <w:multiLevelType w:val="hybridMultilevel"/>
    <w:tmpl w:val="3EA80958"/>
    <w:lvl w:ilvl="0" w:tplc="04150007">
      <w:start w:val="1"/>
      <w:numFmt w:val="bullet"/>
      <w:lvlText w:val=""/>
      <w:lvlPicBulletId w:val="0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3FDA579B"/>
    <w:multiLevelType w:val="hybridMultilevel"/>
    <w:tmpl w:val="1CDA18A0"/>
    <w:lvl w:ilvl="0" w:tplc="6504EB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05E240A"/>
    <w:multiLevelType w:val="multilevel"/>
    <w:tmpl w:val="6CD6E9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43776274"/>
    <w:multiLevelType w:val="hybridMultilevel"/>
    <w:tmpl w:val="8D16071C"/>
    <w:lvl w:ilvl="0" w:tplc="5C361E3E">
      <w:start w:val="1"/>
      <w:numFmt w:val="lowerLetter"/>
      <w:lvlText w:val="%1)"/>
      <w:lvlJc w:val="left"/>
      <w:pPr>
        <w:ind w:left="92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459F2C3F"/>
    <w:multiLevelType w:val="hybridMultilevel"/>
    <w:tmpl w:val="F4C4CD08"/>
    <w:name w:val="WW8Num93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6A43714"/>
    <w:multiLevelType w:val="multilevel"/>
    <w:tmpl w:val="9378F21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Times New Roman" w:hAnsi="Times New Roman" w:cs="Arial"/>
        <w:strike w:val="0"/>
        <w:dstrike w:val="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7123F01"/>
    <w:multiLevelType w:val="hybridMultilevel"/>
    <w:tmpl w:val="75B8B3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9D36E2E"/>
    <w:multiLevelType w:val="hybridMultilevel"/>
    <w:tmpl w:val="461C15CA"/>
    <w:name w:val="WW8Num93222"/>
    <w:lvl w:ilvl="0" w:tplc="0E44BAE2">
      <w:start w:val="7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C761B49"/>
    <w:multiLevelType w:val="hybridMultilevel"/>
    <w:tmpl w:val="0C824E7E"/>
    <w:lvl w:ilvl="0" w:tplc="0415000D">
      <w:start w:val="1"/>
      <w:numFmt w:val="bullet"/>
      <w:lvlText w:val=""/>
      <w:lvlJc w:val="left"/>
      <w:pPr>
        <w:ind w:left="22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abstractNum w:abstractNumId="39" w15:restartNumberingAfterBreak="0">
    <w:nsid w:val="4D1B3B6F"/>
    <w:multiLevelType w:val="hybridMultilevel"/>
    <w:tmpl w:val="CA385780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EA27C2A">
      <w:start w:val="1"/>
      <w:numFmt w:val="lowerLetter"/>
      <w:lvlText w:val="%2)"/>
      <w:lvlJc w:val="left"/>
      <w:pPr>
        <w:tabs>
          <w:tab w:val="num" w:pos="1647"/>
        </w:tabs>
        <w:ind w:left="1647" w:hanging="360"/>
      </w:pPr>
      <w:rPr>
        <w:rFonts w:hint="default"/>
        <w:b w:val="0"/>
        <w:sz w:val="24"/>
      </w:rPr>
    </w:lvl>
    <w:lvl w:ilvl="2" w:tplc="FFFFFFFF">
      <w:start w:val="1"/>
      <w:numFmt w:val="bullet"/>
      <w:lvlText w:val=""/>
      <w:lvlJc w:val="left"/>
      <w:pPr>
        <w:tabs>
          <w:tab w:val="num" w:pos="2547"/>
        </w:tabs>
        <w:ind w:left="2547" w:hanging="360"/>
      </w:pPr>
      <w:rPr>
        <w:rFonts w:ascii="Wingdings" w:hAnsi="Wingdings" w:hint="default"/>
      </w:rPr>
    </w:lvl>
    <w:lvl w:ilvl="3" w:tplc="0EB82A06">
      <w:start w:val="8"/>
      <w:numFmt w:val="upperLetter"/>
      <w:lvlText w:val="%4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63AE72D0">
      <w:start w:val="1"/>
      <w:numFmt w:val="decimal"/>
      <w:lvlText w:val="%5)"/>
      <w:lvlJc w:val="left"/>
      <w:pPr>
        <w:ind w:left="3807" w:hanging="360"/>
      </w:pPr>
      <w:rPr>
        <w:rFonts w:hint="default"/>
        <w:b w:val="0"/>
      </w:rPr>
    </w:lvl>
    <w:lvl w:ilvl="5" w:tplc="14624AAA">
      <w:numFmt w:val="bullet"/>
      <w:lvlText w:val="-"/>
      <w:lvlJc w:val="left"/>
      <w:pPr>
        <w:ind w:left="4707" w:hanging="360"/>
      </w:pPr>
      <w:rPr>
        <w:rFonts w:ascii="Times New Roman" w:eastAsia="Lucida Sans Unicode" w:hAnsi="Times New Roman" w:cs="Times New Roman" w:hint="default"/>
        <w:sz w:val="24"/>
      </w:r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50F22C02"/>
    <w:multiLevelType w:val="hybridMultilevel"/>
    <w:tmpl w:val="25F0E6EA"/>
    <w:lvl w:ilvl="0" w:tplc="24DA29E0">
      <w:start w:val="1"/>
      <w:numFmt w:val="lowerLetter"/>
      <w:lvlText w:val="%1)."/>
      <w:lvlJc w:val="left"/>
      <w:pPr>
        <w:tabs>
          <w:tab w:val="num" w:pos="567"/>
        </w:tabs>
        <w:ind w:left="850" w:hanging="283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55B95D39"/>
    <w:multiLevelType w:val="multilevel"/>
    <w:tmpl w:val="180CD83A"/>
    <w:lvl w:ilvl="0">
      <w:start w:val="1"/>
      <w:numFmt w:val="lowerLetter"/>
      <w:lvlText w:val="%1)"/>
      <w:lvlJc w:val="left"/>
      <w:pPr>
        <w:tabs>
          <w:tab w:val="num" w:pos="0"/>
        </w:tabs>
        <w:ind w:left="283" w:hanging="283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ind w:left="164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367" w:hanging="180"/>
      </w:pPr>
    </w:lvl>
    <w:lvl w:ilvl="3" w:tentative="1">
      <w:start w:val="1"/>
      <w:numFmt w:val="decimal"/>
      <w:lvlText w:val="%4."/>
      <w:lvlJc w:val="left"/>
      <w:pPr>
        <w:ind w:left="3087" w:hanging="360"/>
      </w:pPr>
    </w:lvl>
    <w:lvl w:ilvl="4" w:tentative="1">
      <w:start w:val="1"/>
      <w:numFmt w:val="lowerLetter"/>
      <w:lvlText w:val="%5."/>
      <w:lvlJc w:val="left"/>
      <w:pPr>
        <w:ind w:left="3807" w:hanging="360"/>
      </w:pPr>
    </w:lvl>
    <w:lvl w:ilvl="5" w:tentative="1">
      <w:start w:val="1"/>
      <w:numFmt w:val="lowerRoman"/>
      <w:lvlText w:val="%6."/>
      <w:lvlJc w:val="right"/>
      <w:pPr>
        <w:ind w:left="4527" w:hanging="180"/>
      </w:pPr>
    </w:lvl>
    <w:lvl w:ilvl="6" w:tentative="1">
      <w:start w:val="1"/>
      <w:numFmt w:val="decimal"/>
      <w:lvlText w:val="%7."/>
      <w:lvlJc w:val="left"/>
      <w:pPr>
        <w:ind w:left="5247" w:hanging="360"/>
      </w:pPr>
    </w:lvl>
    <w:lvl w:ilvl="7" w:tentative="1">
      <w:start w:val="1"/>
      <w:numFmt w:val="lowerLetter"/>
      <w:lvlText w:val="%8."/>
      <w:lvlJc w:val="left"/>
      <w:pPr>
        <w:ind w:left="5967" w:hanging="360"/>
      </w:pPr>
    </w:lvl>
    <w:lvl w:ilvl="8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56037745"/>
    <w:multiLevelType w:val="multilevel"/>
    <w:tmpl w:val="9250ABA0"/>
    <w:lvl w:ilvl="0">
      <w:start w:val="1"/>
      <w:numFmt w:val="decimal"/>
      <w:lvlText w:val="%1."/>
      <w:legacy w:legacy="1" w:legacySpace="0" w:legacyIndent="340"/>
      <w:lvlJc w:val="left"/>
      <w:pPr>
        <w:ind w:left="340" w:hanging="34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3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9C80B67"/>
    <w:multiLevelType w:val="hybridMultilevel"/>
    <w:tmpl w:val="3D0C6502"/>
    <w:lvl w:ilvl="0" w:tplc="04150011">
      <w:start w:val="1"/>
      <w:numFmt w:val="decimal"/>
      <w:lvlText w:val="%1)"/>
      <w:lvlJc w:val="left"/>
      <w:pPr>
        <w:tabs>
          <w:tab w:val="num" w:pos="1430"/>
        </w:tabs>
        <w:ind w:left="143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4" w15:restartNumberingAfterBreak="0">
    <w:nsid w:val="5E17738E"/>
    <w:multiLevelType w:val="hybridMultilevel"/>
    <w:tmpl w:val="A0F68590"/>
    <w:lvl w:ilvl="0" w:tplc="04150007">
      <w:start w:val="1"/>
      <w:numFmt w:val="bullet"/>
      <w:lvlText w:val=""/>
      <w:lvlPicBulletId w:val="0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5" w15:restartNumberingAfterBreak="0">
    <w:nsid w:val="5EA24919"/>
    <w:multiLevelType w:val="hybridMultilevel"/>
    <w:tmpl w:val="085E5776"/>
    <w:lvl w:ilvl="0" w:tplc="0415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10971EE"/>
    <w:multiLevelType w:val="hybridMultilevel"/>
    <w:tmpl w:val="DA52F7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3C01AA5"/>
    <w:multiLevelType w:val="hybridMultilevel"/>
    <w:tmpl w:val="DA52F7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56B1785"/>
    <w:multiLevelType w:val="hybridMultilevel"/>
    <w:tmpl w:val="CB36729A"/>
    <w:lvl w:ilvl="0" w:tplc="EBE09B9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5FC4305"/>
    <w:multiLevelType w:val="hybridMultilevel"/>
    <w:tmpl w:val="97B482A8"/>
    <w:lvl w:ilvl="0" w:tplc="0415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78369E9"/>
    <w:multiLevelType w:val="multilevel"/>
    <w:tmpl w:val="4D06733A"/>
    <w:lvl w:ilvl="0">
      <w:start w:val="1"/>
      <w:numFmt w:val="decimal"/>
      <w:lvlText w:val="%1."/>
      <w:legacy w:legacy="1" w:legacySpace="0" w:legacyIndent="340"/>
      <w:lvlJc w:val="left"/>
      <w:pPr>
        <w:ind w:left="340" w:hanging="34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3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69077BD2"/>
    <w:multiLevelType w:val="multilevel"/>
    <w:tmpl w:val="B90C9A3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2" w15:restartNumberingAfterBreak="0">
    <w:nsid w:val="69C624AD"/>
    <w:multiLevelType w:val="hybridMultilevel"/>
    <w:tmpl w:val="69C417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C431AEC"/>
    <w:multiLevelType w:val="hybridMultilevel"/>
    <w:tmpl w:val="4D841E8C"/>
    <w:lvl w:ilvl="0" w:tplc="4CACBEA8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5ED6B7D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6E365C6A"/>
    <w:multiLevelType w:val="hybridMultilevel"/>
    <w:tmpl w:val="DA52F7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2D0712B"/>
    <w:multiLevelType w:val="hybridMultilevel"/>
    <w:tmpl w:val="99583FB4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33337E3"/>
    <w:multiLevelType w:val="hybridMultilevel"/>
    <w:tmpl w:val="73CE0900"/>
    <w:lvl w:ilvl="0" w:tplc="83C6AE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66C900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733A35F3"/>
    <w:multiLevelType w:val="hybridMultilevel"/>
    <w:tmpl w:val="32C899CE"/>
    <w:lvl w:ilvl="0" w:tplc="D4A2EC48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8" w15:restartNumberingAfterBreak="0">
    <w:nsid w:val="74802870"/>
    <w:multiLevelType w:val="hybridMultilevel"/>
    <w:tmpl w:val="B76423E6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plc="FFFFFFFF">
      <w:start w:val="1"/>
      <w:numFmt w:val="bullet"/>
      <w:lvlText w:val=""/>
      <w:lvlJc w:val="left"/>
      <w:pPr>
        <w:tabs>
          <w:tab w:val="num" w:pos="2547"/>
        </w:tabs>
        <w:ind w:left="2547" w:hanging="360"/>
      </w:pPr>
      <w:rPr>
        <w:rFonts w:ascii="Wingdings" w:hAnsi="Wingdings" w:hint="default"/>
      </w:rPr>
    </w:lvl>
    <w:lvl w:ilvl="3" w:tplc="0EB82A06">
      <w:start w:val="8"/>
      <w:numFmt w:val="upperLetter"/>
      <w:lvlText w:val="%4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63AE72D0">
      <w:start w:val="1"/>
      <w:numFmt w:val="decimal"/>
      <w:lvlText w:val="%5)"/>
      <w:lvlJc w:val="left"/>
      <w:pPr>
        <w:ind w:left="3807" w:hanging="360"/>
      </w:pPr>
      <w:rPr>
        <w:rFonts w:hint="default"/>
        <w:b w:val="0"/>
      </w:rPr>
    </w:lvl>
    <w:lvl w:ilvl="5" w:tplc="14624AAA">
      <w:numFmt w:val="bullet"/>
      <w:lvlText w:val="-"/>
      <w:lvlJc w:val="left"/>
      <w:pPr>
        <w:ind w:left="4707" w:hanging="360"/>
      </w:pPr>
      <w:rPr>
        <w:rFonts w:ascii="Times New Roman" w:eastAsia="Lucida Sans Unicode" w:hAnsi="Times New Roman" w:cs="Times New Roman" w:hint="default"/>
        <w:sz w:val="24"/>
      </w:r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9" w15:restartNumberingAfterBreak="0">
    <w:nsid w:val="7631788E"/>
    <w:multiLevelType w:val="hybridMultilevel"/>
    <w:tmpl w:val="646273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7B53715"/>
    <w:multiLevelType w:val="hybridMultilevel"/>
    <w:tmpl w:val="DC6A4FF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D700AA9"/>
    <w:multiLevelType w:val="hybridMultilevel"/>
    <w:tmpl w:val="7494C916"/>
    <w:lvl w:ilvl="0" w:tplc="A3989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7EB10DD0"/>
    <w:multiLevelType w:val="hybridMultilevel"/>
    <w:tmpl w:val="32CC2636"/>
    <w:name w:val="WW8Num93223"/>
    <w:lvl w:ilvl="0" w:tplc="92123B36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3" w15:restartNumberingAfterBreak="0">
    <w:nsid w:val="7F802870"/>
    <w:multiLevelType w:val="hybridMultilevel"/>
    <w:tmpl w:val="86FCFE8E"/>
    <w:lvl w:ilvl="0" w:tplc="0415000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504EB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9CA317A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402532">
    <w:abstractNumId w:val="0"/>
  </w:num>
  <w:num w:numId="2" w16cid:durableId="1896358211">
    <w:abstractNumId w:val="10"/>
  </w:num>
  <w:num w:numId="3" w16cid:durableId="1566836649">
    <w:abstractNumId w:val="15"/>
    <w:lvlOverride w:ilvl="0">
      <w:lvl w:ilvl="0">
        <w:start w:val="1"/>
        <w:numFmt w:val="lowerLetter"/>
        <w:lvlText w:val="%1)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 w:tentative="1">
        <w:start w:val="1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tabs>
            <w:tab w:val="num" w:pos="2160"/>
          </w:tabs>
          <w:ind w:left="21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</w:lvl>
    </w:lvlOverride>
  </w:num>
  <w:num w:numId="4" w16cid:durableId="1862628326">
    <w:abstractNumId w:val="42"/>
    <w:lvlOverride w:ilvl="0">
      <w:lvl w:ilvl="0">
        <w:start w:val="1"/>
        <w:numFmt w:val="decimal"/>
        <w:lvlText w:val="%1."/>
        <w:legacy w:legacy="1" w:legacySpace="0" w:legacyIndent="340"/>
        <w:lvlJc w:val="left"/>
        <w:pPr>
          <w:ind w:left="340" w:hanging="340"/>
        </w:pPr>
        <w:rPr>
          <w:rFonts w:ascii="Times New Roman" w:hAnsi="Times New Roman" w:cs="Times New Roman" w:hint="default"/>
          <w:b/>
          <w:i w:val="0"/>
          <w:sz w:val="24"/>
          <w:szCs w:val="24"/>
        </w:rPr>
      </w:lvl>
    </w:lvlOverride>
  </w:num>
  <w:num w:numId="5" w16cid:durableId="137184335">
    <w:abstractNumId w:val="22"/>
  </w:num>
  <w:num w:numId="6" w16cid:durableId="1605722206">
    <w:abstractNumId w:val="21"/>
  </w:num>
  <w:num w:numId="7" w16cid:durableId="901864835">
    <w:abstractNumId w:val="23"/>
  </w:num>
  <w:num w:numId="8" w16cid:durableId="1467771268">
    <w:abstractNumId w:val="39"/>
  </w:num>
  <w:num w:numId="9" w16cid:durableId="788746971">
    <w:abstractNumId w:val="16"/>
  </w:num>
  <w:num w:numId="10" w16cid:durableId="1077554989">
    <w:abstractNumId w:val="63"/>
  </w:num>
  <w:num w:numId="11" w16cid:durableId="293027102">
    <w:abstractNumId w:val="28"/>
  </w:num>
  <w:num w:numId="12" w16cid:durableId="1658413166">
    <w:abstractNumId w:val="60"/>
  </w:num>
  <w:num w:numId="13" w16cid:durableId="742994247">
    <w:abstractNumId w:val="32"/>
  </w:num>
  <w:num w:numId="14" w16cid:durableId="1864050688">
    <w:abstractNumId w:val="8"/>
  </w:num>
  <w:num w:numId="15" w16cid:durableId="775252112">
    <w:abstractNumId w:val="9"/>
  </w:num>
  <w:num w:numId="16" w16cid:durableId="860584113">
    <w:abstractNumId w:val="27"/>
  </w:num>
  <w:num w:numId="17" w16cid:durableId="1428965341">
    <w:abstractNumId w:val="35"/>
  </w:num>
  <w:num w:numId="18" w16cid:durableId="1657345066">
    <w:abstractNumId w:val="50"/>
  </w:num>
  <w:num w:numId="19" w16cid:durableId="1680542402">
    <w:abstractNumId w:val="53"/>
  </w:num>
  <w:num w:numId="20" w16cid:durableId="1531988757">
    <w:abstractNumId w:val="52"/>
  </w:num>
  <w:num w:numId="21" w16cid:durableId="1735278965">
    <w:abstractNumId w:val="56"/>
  </w:num>
  <w:num w:numId="22" w16cid:durableId="1757357116">
    <w:abstractNumId w:val="57"/>
  </w:num>
  <w:num w:numId="23" w16cid:durableId="778185059">
    <w:abstractNumId w:val="20"/>
  </w:num>
  <w:num w:numId="24" w16cid:durableId="1249802709">
    <w:abstractNumId w:val="12"/>
  </w:num>
  <w:num w:numId="25" w16cid:durableId="205459138">
    <w:abstractNumId w:val="40"/>
  </w:num>
  <w:num w:numId="26" w16cid:durableId="247420681">
    <w:abstractNumId w:val="19"/>
  </w:num>
  <w:num w:numId="27" w16cid:durableId="776755581">
    <w:abstractNumId w:val="55"/>
  </w:num>
  <w:num w:numId="28" w16cid:durableId="1335642297">
    <w:abstractNumId w:val="13"/>
  </w:num>
  <w:num w:numId="29" w16cid:durableId="1181044819">
    <w:abstractNumId w:val="41"/>
  </w:num>
  <w:num w:numId="30" w16cid:durableId="177014542">
    <w:abstractNumId w:val="31"/>
  </w:num>
  <w:num w:numId="31" w16cid:durableId="2128624207">
    <w:abstractNumId w:val="47"/>
  </w:num>
  <w:num w:numId="32" w16cid:durableId="763917641">
    <w:abstractNumId w:val="54"/>
  </w:num>
  <w:num w:numId="33" w16cid:durableId="484245585">
    <w:abstractNumId w:val="44"/>
  </w:num>
  <w:num w:numId="34" w16cid:durableId="763962803">
    <w:abstractNumId w:val="38"/>
  </w:num>
  <w:num w:numId="35" w16cid:durableId="1274166800">
    <w:abstractNumId w:val="58"/>
  </w:num>
  <w:num w:numId="36" w16cid:durableId="693380913">
    <w:abstractNumId w:val="26"/>
  </w:num>
  <w:num w:numId="37" w16cid:durableId="459038112">
    <w:abstractNumId w:val="33"/>
  </w:num>
  <w:num w:numId="38" w16cid:durableId="417561522">
    <w:abstractNumId w:val="30"/>
  </w:num>
  <w:num w:numId="39" w16cid:durableId="52705226">
    <w:abstractNumId w:val="46"/>
  </w:num>
  <w:num w:numId="40" w16cid:durableId="113405512">
    <w:abstractNumId w:val="24"/>
  </w:num>
  <w:num w:numId="41" w16cid:durableId="1524394036">
    <w:abstractNumId w:val="61"/>
  </w:num>
  <w:num w:numId="42" w16cid:durableId="1600527002">
    <w:abstractNumId w:val="43"/>
  </w:num>
  <w:num w:numId="43" w16cid:durableId="2144343090">
    <w:abstractNumId w:val="51"/>
  </w:num>
  <w:num w:numId="44" w16cid:durableId="1094128437">
    <w:abstractNumId w:val="17"/>
  </w:num>
  <w:num w:numId="45" w16cid:durableId="970595869">
    <w:abstractNumId w:val="49"/>
  </w:num>
  <w:num w:numId="46" w16cid:durableId="1574240675">
    <w:abstractNumId w:val="45"/>
  </w:num>
  <w:num w:numId="47" w16cid:durableId="1537617330">
    <w:abstractNumId w:val="29"/>
  </w:num>
  <w:num w:numId="48" w16cid:durableId="483668516">
    <w:abstractNumId w:val="59"/>
  </w:num>
  <w:num w:numId="49" w16cid:durableId="753359790">
    <w:abstractNumId w:val="11"/>
  </w:num>
  <w:num w:numId="50" w16cid:durableId="127359102">
    <w:abstractNumId w:val="36"/>
  </w:num>
  <w:num w:numId="51" w16cid:durableId="1257715924">
    <w:abstractNumId w:val="4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activeWritingStyle w:appName="MSWord" w:lang="pl-PL" w:vendorID="12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b/+89BOLyDy6oMt4hIzdxYQMqD5J/7SrrOVlEwFGlaUmV9Tx5EbG4bH1oO7V04J1CmLtNUZgwSBLFXrynwVerQ==" w:salt="MmiWabf32dhYf6Xs/vGkuQ==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25A0"/>
    <w:rsid w:val="0000782E"/>
    <w:rsid w:val="000127AA"/>
    <w:rsid w:val="0001786E"/>
    <w:rsid w:val="000253C7"/>
    <w:rsid w:val="00030A09"/>
    <w:rsid w:val="00041C16"/>
    <w:rsid w:val="00045202"/>
    <w:rsid w:val="000621C7"/>
    <w:rsid w:val="000640E6"/>
    <w:rsid w:val="00065855"/>
    <w:rsid w:val="00066DE9"/>
    <w:rsid w:val="00072A2B"/>
    <w:rsid w:val="000732A2"/>
    <w:rsid w:val="00077360"/>
    <w:rsid w:val="000812FC"/>
    <w:rsid w:val="00091BB6"/>
    <w:rsid w:val="00097665"/>
    <w:rsid w:val="000A2F14"/>
    <w:rsid w:val="000A4193"/>
    <w:rsid w:val="000A564A"/>
    <w:rsid w:val="000A5DB4"/>
    <w:rsid w:val="000B0073"/>
    <w:rsid w:val="000C67C0"/>
    <w:rsid w:val="000E08DC"/>
    <w:rsid w:val="000E2354"/>
    <w:rsid w:val="000E2F2B"/>
    <w:rsid w:val="000E3C5E"/>
    <w:rsid w:val="000F0FEC"/>
    <w:rsid w:val="000F1950"/>
    <w:rsid w:val="000F50B1"/>
    <w:rsid w:val="001028C6"/>
    <w:rsid w:val="00103DF0"/>
    <w:rsid w:val="00111C7B"/>
    <w:rsid w:val="001206A1"/>
    <w:rsid w:val="001257F2"/>
    <w:rsid w:val="00127E17"/>
    <w:rsid w:val="00157F56"/>
    <w:rsid w:val="001608E9"/>
    <w:rsid w:val="00172B23"/>
    <w:rsid w:val="00173320"/>
    <w:rsid w:val="0017733C"/>
    <w:rsid w:val="001817A4"/>
    <w:rsid w:val="00185E8A"/>
    <w:rsid w:val="0018635F"/>
    <w:rsid w:val="00193249"/>
    <w:rsid w:val="00196B01"/>
    <w:rsid w:val="001A2002"/>
    <w:rsid w:val="001A546C"/>
    <w:rsid w:val="001A7935"/>
    <w:rsid w:val="001C2771"/>
    <w:rsid w:val="001D08B5"/>
    <w:rsid w:val="001D2AD0"/>
    <w:rsid w:val="001D3A54"/>
    <w:rsid w:val="001D78CF"/>
    <w:rsid w:val="001E72F7"/>
    <w:rsid w:val="001F04B8"/>
    <w:rsid w:val="002113CE"/>
    <w:rsid w:val="00216B4A"/>
    <w:rsid w:val="00220029"/>
    <w:rsid w:val="00222DBB"/>
    <w:rsid w:val="00223A85"/>
    <w:rsid w:val="00234E74"/>
    <w:rsid w:val="00240676"/>
    <w:rsid w:val="002406F9"/>
    <w:rsid w:val="00247FBD"/>
    <w:rsid w:val="002539D2"/>
    <w:rsid w:val="00262D6D"/>
    <w:rsid w:val="002674E6"/>
    <w:rsid w:val="0027041D"/>
    <w:rsid w:val="0027127F"/>
    <w:rsid w:val="00274D7D"/>
    <w:rsid w:val="00280097"/>
    <w:rsid w:val="00280743"/>
    <w:rsid w:val="0028515A"/>
    <w:rsid w:val="002866E8"/>
    <w:rsid w:val="00292A6D"/>
    <w:rsid w:val="00292DD7"/>
    <w:rsid w:val="00295D59"/>
    <w:rsid w:val="002A2721"/>
    <w:rsid w:val="002A2F7C"/>
    <w:rsid w:val="002A677D"/>
    <w:rsid w:val="002A751E"/>
    <w:rsid w:val="002C14D8"/>
    <w:rsid w:val="002C2A90"/>
    <w:rsid w:val="002C5F5B"/>
    <w:rsid w:val="002D4AD9"/>
    <w:rsid w:val="002D58AA"/>
    <w:rsid w:val="002E4873"/>
    <w:rsid w:val="002E52B3"/>
    <w:rsid w:val="002F1AF4"/>
    <w:rsid w:val="002F5125"/>
    <w:rsid w:val="002F7323"/>
    <w:rsid w:val="00300B9B"/>
    <w:rsid w:val="00303AA9"/>
    <w:rsid w:val="003103CD"/>
    <w:rsid w:val="00315A6C"/>
    <w:rsid w:val="003218E1"/>
    <w:rsid w:val="00323085"/>
    <w:rsid w:val="003239EC"/>
    <w:rsid w:val="0032552D"/>
    <w:rsid w:val="003450B5"/>
    <w:rsid w:val="003465E3"/>
    <w:rsid w:val="00350623"/>
    <w:rsid w:val="00354895"/>
    <w:rsid w:val="00354D6E"/>
    <w:rsid w:val="003577AF"/>
    <w:rsid w:val="00361136"/>
    <w:rsid w:val="0036140B"/>
    <w:rsid w:val="00363222"/>
    <w:rsid w:val="00364488"/>
    <w:rsid w:val="00367185"/>
    <w:rsid w:val="00371925"/>
    <w:rsid w:val="00375850"/>
    <w:rsid w:val="00386B39"/>
    <w:rsid w:val="00387B57"/>
    <w:rsid w:val="003A3CAD"/>
    <w:rsid w:val="003A445E"/>
    <w:rsid w:val="003A7330"/>
    <w:rsid w:val="003B58AC"/>
    <w:rsid w:val="003C4754"/>
    <w:rsid w:val="003C4BAC"/>
    <w:rsid w:val="003D25A0"/>
    <w:rsid w:val="003D4481"/>
    <w:rsid w:val="003D6991"/>
    <w:rsid w:val="003E5A2A"/>
    <w:rsid w:val="003E5E28"/>
    <w:rsid w:val="003F4E3B"/>
    <w:rsid w:val="003F773F"/>
    <w:rsid w:val="00400141"/>
    <w:rsid w:val="00400E50"/>
    <w:rsid w:val="00405E91"/>
    <w:rsid w:val="0044002E"/>
    <w:rsid w:val="00442A02"/>
    <w:rsid w:val="00442FAA"/>
    <w:rsid w:val="00445F84"/>
    <w:rsid w:val="00450BC4"/>
    <w:rsid w:val="004561F7"/>
    <w:rsid w:val="004574A8"/>
    <w:rsid w:val="00460F75"/>
    <w:rsid w:val="0047062E"/>
    <w:rsid w:val="00473337"/>
    <w:rsid w:val="004752AE"/>
    <w:rsid w:val="00486AED"/>
    <w:rsid w:val="004A0755"/>
    <w:rsid w:val="004A19C6"/>
    <w:rsid w:val="004A3793"/>
    <w:rsid w:val="004A4497"/>
    <w:rsid w:val="004A5142"/>
    <w:rsid w:val="004A5317"/>
    <w:rsid w:val="004A66F8"/>
    <w:rsid w:val="004A6A60"/>
    <w:rsid w:val="004B0622"/>
    <w:rsid w:val="004B2A92"/>
    <w:rsid w:val="004B5740"/>
    <w:rsid w:val="004B5E7C"/>
    <w:rsid w:val="004D50C9"/>
    <w:rsid w:val="004D76FF"/>
    <w:rsid w:val="004E11E2"/>
    <w:rsid w:val="004E2440"/>
    <w:rsid w:val="004E4AD4"/>
    <w:rsid w:val="004E64E0"/>
    <w:rsid w:val="004F3789"/>
    <w:rsid w:val="004F4DD7"/>
    <w:rsid w:val="004F5459"/>
    <w:rsid w:val="005037C7"/>
    <w:rsid w:val="00503F7E"/>
    <w:rsid w:val="005069B1"/>
    <w:rsid w:val="005078B3"/>
    <w:rsid w:val="00511C09"/>
    <w:rsid w:val="00515C63"/>
    <w:rsid w:val="00532DBA"/>
    <w:rsid w:val="0053547B"/>
    <w:rsid w:val="005426F6"/>
    <w:rsid w:val="00543225"/>
    <w:rsid w:val="00546023"/>
    <w:rsid w:val="00546C50"/>
    <w:rsid w:val="00561E33"/>
    <w:rsid w:val="00563EC5"/>
    <w:rsid w:val="00565B93"/>
    <w:rsid w:val="00594ECE"/>
    <w:rsid w:val="005A35DD"/>
    <w:rsid w:val="005A37C5"/>
    <w:rsid w:val="005A70B2"/>
    <w:rsid w:val="005B715C"/>
    <w:rsid w:val="005C56BF"/>
    <w:rsid w:val="005D138C"/>
    <w:rsid w:val="005D1CD3"/>
    <w:rsid w:val="005D28FD"/>
    <w:rsid w:val="005D34A8"/>
    <w:rsid w:val="005D724E"/>
    <w:rsid w:val="005E0A30"/>
    <w:rsid w:val="005E1033"/>
    <w:rsid w:val="005F4F77"/>
    <w:rsid w:val="005F57CC"/>
    <w:rsid w:val="00600965"/>
    <w:rsid w:val="00606751"/>
    <w:rsid w:val="006240AE"/>
    <w:rsid w:val="006342FC"/>
    <w:rsid w:val="006346C6"/>
    <w:rsid w:val="00641688"/>
    <w:rsid w:val="00642214"/>
    <w:rsid w:val="00643670"/>
    <w:rsid w:val="00654878"/>
    <w:rsid w:val="006555F5"/>
    <w:rsid w:val="00655993"/>
    <w:rsid w:val="00667A2F"/>
    <w:rsid w:val="00681053"/>
    <w:rsid w:val="00691592"/>
    <w:rsid w:val="006942DE"/>
    <w:rsid w:val="006957AE"/>
    <w:rsid w:val="006A2394"/>
    <w:rsid w:val="006A5698"/>
    <w:rsid w:val="006B5B28"/>
    <w:rsid w:val="006B6D10"/>
    <w:rsid w:val="006C5B4D"/>
    <w:rsid w:val="006D0E38"/>
    <w:rsid w:val="006D31CC"/>
    <w:rsid w:val="006D4435"/>
    <w:rsid w:val="006D735A"/>
    <w:rsid w:val="006E0C41"/>
    <w:rsid w:val="006E23EE"/>
    <w:rsid w:val="006E25F8"/>
    <w:rsid w:val="006E29BE"/>
    <w:rsid w:val="006E3C73"/>
    <w:rsid w:val="006F3FF7"/>
    <w:rsid w:val="006F6C30"/>
    <w:rsid w:val="006F6D9D"/>
    <w:rsid w:val="006F7A82"/>
    <w:rsid w:val="0070179D"/>
    <w:rsid w:val="00702068"/>
    <w:rsid w:val="00710DE8"/>
    <w:rsid w:val="00713206"/>
    <w:rsid w:val="00716A6D"/>
    <w:rsid w:val="0071772F"/>
    <w:rsid w:val="007235CC"/>
    <w:rsid w:val="00725BFE"/>
    <w:rsid w:val="007338FF"/>
    <w:rsid w:val="00741202"/>
    <w:rsid w:val="00742D62"/>
    <w:rsid w:val="00743BA9"/>
    <w:rsid w:val="007536E8"/>
    <w:rsid w:val="0075586C"/>
    <w:rsid w:val="007568CD"/>
    <w:rsid w:val="00766B82"/>
    <w:rsid w:val="00767E39"/>
    <w:rsid w:val="0077421B"/>
    <w:rsid w:val="00776681"/>
    <w:rsid w:val="007766EB"/>
    <w:rsid w:val="007941D3"/>
    <w:rsid w:val="007969D8"/>
    <w:rsid w:val="00797939"/>
    <w:rsid w:val="007B5541"/>
    <w:rsid w:val="007B6F46"/>
    <w:rsid w:val="007C68AE"/>
    <w:rsid w:val="007C7F85"/>
    <w:rsid w:val="007D1102"/>
    <w:rsid w:val="007D22AF"/>
    <w:rsid w:val="007D24DF"/>
    <w:rsid w:val="007D7F2A"/>
    <w:rsid w:val="007E349D"/>
    <w:rsid w:val="007E7569"/>
    <w:rsid w:val="007F2315"/>
    <w:rsid w:val="007F78BE"/>
    <w:rsid w:val="00801DE3"/>
    <w:rsid w:val="00802B56"/>
    <w:rsid w:val="00806DEC"/>
    <w:rsid w:val="008073A5"/>
    <w:rsid w:val="00807A86"/>
    <w:rsid w:val="00812024"/>
    <w:rsid w:val="008121F9"/>
    <w:rsid w:val="008128D1"/>
    <w:rsid w:val="00817471"/>
    <w:rsid w:val="008264D3"/>
    <w:rsid w:val="008303C3"/>
    <w:rsid w:val="00832CBD"/>
    <w:rsid w:val="00833DAE"/>
    <w:rsid w:val="00840435"/>
    <w:rsid w:val="008465BF"/>
    <w:rsid w:val="008527B2"/>
    <w:rsid w:val="00855164"/>
    <w:rsid w:val="008558B5"/>
    <w:rsid w:val="00857176"/>
    <w:rsid w:val="00861BD0"/>
    <w:rsid w:val="00861C62"/>
    <w:rsid w:val="008628BB"/>
    <w:rsid w:val="00863FD1"/>
    <w:rsid w:val="00867D95"/>
    <w:rsid w:val="0087430F"/>
    <w:rsid w:val="008776F3"/>
    <w:rsid w:val="008810BA"/>
    <w:rsid w:val="00882465"/>
    <w:rsid w:val="00884781"/>
    <w:rsid w:val="00884FAB"/>
    <w:rsid w:val="00885E1C"/>
    <w:rsid w:val="00892953"/>
    <w:rsid w:val="00892CF0"/>
    <w:rsid w:val="00893C36"/>
    <w:rsid w:val="008A02F3"/>
    <w:rsid w:val="008A2416"/>
    <w:rsid w:val="008B17DF"/>
    <w:rsid w:val="008B36F4"/>
    <w:rsid w:val="008C644B"/>
    <w:rsid w:val="008D4BB3"/>
    <w:rsid w:val="008D635E"/>
    <w:rsid w:val="008E420E"/>
    <w:rsid w:val="008E4B95"/>
    <w:rsid w:val="008E62C6"/>
    <w:rsid w:val="008E796A"/>
    <w:rsid w:val="00902DA3"/>
    <w:rsid w:val="009040FF"/>
    <w:rsid w:val="009105B6"/>
    <w:rsid w:val="009225F3"/>
    <w:rsid w:val="009269F0"/>
    <w:rsid w:val="00933530"/>
    <w:rsid w:val="00935CE7"/>
    <w:rsid w:val="0094595E"/>
    <w:rsid w:val="00952B6F"/>
    <w:rsid w:val="0095547F"/>
    <w:rsid w:val="00962CF7"/>
    <w:rsid w:val="00977B0A"/>
    <w:rsid w:val="00980826"/>
    <w:rsid w:val="00987DA7"/>
    <w:rsid w:val="0099124C"/>
    <w:rsid w:val="00994308"/>
    <w:rsid w:val="00995F6D"/>
    <w:rsid w:val="00996A1A"/>
    <w:rsid w:val="009A1485"/>
    <w:rsid w:val="009B3562"/>
    <w:rsid w:val="009B6AA8"/>
    <w:rsid w:val="009B7C53"/>
    <w:rsid w:val="009C20DE"/>
    <w:rsid w:val="009C23EF"/>
    <w:rsid w:val="009C396B"/>
    <w:rsid w:val="009D037E"/>
    <w:rsid w:val="009D1A99"/>
    <w:rsid w:val="009D5A3C"/>
    <w:rsid w:val="009E3B08"/>
    <w:rsid w:val="009F17BF"/>
    <w:rsid w:val="009F23F0"/>
    <w:rsid w:val="00A06A0C"/>
    <w:rsid w:val="00A1142E"/>
    <w:rsid w:val="00A1569C"/>
    <w:rsid w:val="00A22DED"/>
    <w:rsid w:val="00A273BE"/>
    <w:rsid w:val="00A27E65"/>
    <w:rsid w:val="00A3504F"/>
    <w:rsid w:val="00A423ED"/>
    <w:rsid w:val="00A44054"/>
    <w:rsid w:val="00A501A6"/>
    <w:rsid w:val="00A57958"/>
    <w:rsid w:val="00A7101B"/>
    <w:rsid w:val="00A75688"/>
    <w:rsid w:val="00A850C0"/>
    <w:rsid w:val="00A8555C"/>
    <w:rsid w:val="00A90648"/>
    <w:rsid w:val="00A962AE"/>
    <w:rsid w:val="00A97D4B"/>
    <w:rsid w:val="00AA2395"/>
    <w:rsid w:val="00AB0923"/>
    <w:rsid w:val="00AB238A"/>
    <w:rsid w:val="00AB3691"/>
    <w:rsid w:val="00AD3CE6"/>
    <w:rsid w:val="00AD5877"/>
    <w:rsid w:val="00AD5AAD"/>
    <w:rsid w:val="00AE0145"/>
    <w:rsid w:val="00AE1E84"/>
    <w:rsid w:val="00AF13C3"/>
    <w:rsid w:val="00AF4501"/>
    <w:rsid w:val="00AF62F7"/>
    <w:rsid w:val="00AF7842"/>
    <w:rsid w:val="00B0289F"/>
    <w:rsid w:val="00B07042"/>
    <w:rsid w:val="00B12AE2"/>
    <w:rsid w:val="00B1692C"/>
    <w:rsid w:val="00B172BF"/>
    <w:rsid w:val="00B22E8C"/>
    <w:rsid w:val="00B233D6"/>
    <w:rsid w:val="00B245EC"/>
    <w:rsid w:val="00B32692"/>
    <w:rsid w:val="00B51D04"/>
    <w:rsid w:val="00B61451"/>
    <w:rsid w:val="00B65653"/>
    <w:rsid w:val="00B67921"/>
    <w:rsid w:val="00B70C9E"/>
    <w:rsid w:val="00B7333F"/>
    <w:rsid w:val="00B752CD"/>
    <w:rsid w:val="00B76C77"/>
    <w:rsid w:val="00B777BD"/>
    <w:rsid w:val="00B83378"/>
    <w:rsid w:val="00B83D2C"/>
    <w:rsid w:val="00B96FCC"/>
    <w:rsid w:val="00BA03F2"/>
    <w:rsid w:val="00BA06D3"/>
    <w:rsid w:val="00BA2EDE"/>
    <w:rsid w:val="00BB2689"/>
    <w:rsid w:val="00BD2891"/>
    <w:rsid w:val="00BD6C6F"/>
    <w:rsid w:val="00BD7C7F"/>
    <w:rsid w:val="00BF0109"/>
    <w:rsid w:val="00BF1703"/>
    <w:rsid w:val="00BF4580"/>
    <w:rsid w:val="00BF47CE"/>
    <w:rsid w:val="00BF536D"/>
    <w:rsid w:val="00C1148A"/>
    <w:rsid w:val="00C209C7"/>
    <w:rsid w:val="00C22A06"/>
    <w:rsid w:val="00C3020F"/>
    <w:rsid w:val="00C30698"/>
    <w:rsid w:val="00C3701A"/>
    <w:rsid w:val="00C51054"/>
    <w:rsid w:val="00C52E26"/>
    <w:rsid w:val="00C56991"/>
    <w:rsid w:val="00C611A8"/>
    <w:rsid w:val="00C634DF"/>
    <w:rsid w:val="00C74E58"/>
    <w:rsid w:val="00C75529"/>
    <w:rsid w:val="00C75629"/>
    <w:rsid w:val="00C76007"/>
    <w:rsid w:val="00C805D5"/>
    <w:rsid w:val="00C816B9"/>
    <w:rsid w:val="00C82626"/>
    <w:rsid w:val="00C82CEA"/>
    <w:rsid w:val="00C82D3F"/>
    <w:rsid w:val="00C839E4"/>
    <w:rsid w:val="00C8666C"/>
    <w:rsid w:val="00CA58D0"/>
    <w:rsid w:val="00CA6061"/>
    <w:rsid w:val="00CA6FBA"/>
    <w:rsid w:val="00CB15F5"/>
    <w:rsid w:val="00CB161A"/>
    <w:rsid w:val="00CB3347"/>
    <w:rsid w:val="00CB4907"/>
    <w:rsid w:val="00CB6902"/>
    <w:rsid w:val="00CB7142"/>
    <w:rsid w:val="00CB74A5"/>
    <w:rsid w:val="00CE5475"/>
    <w:rsid w:val="00CE5B9F"/>
    <w:rsid w:val="00CF517A"/>
    <w:rsid w:val="00CF5989"/>
    <w:rsid w:val="00D04FFF"/>
    <w:rsid w:val="00D15AF2"/>
    <w:rsid w:val="00D23AFF"/>
    <w:rsid w:val="00D26E6A"/>
    <w:rsid w:val="00D27167"/>
    <w:rsid w:val="00D3179C"/>
    <w:rsid w:val="00D322E6"/>
    <w:rsid w:val="00D338BA"/>
    <w:rsid w:val="00D4084B"/>
    <w:rsid w:val="00D40DEF"/>
    <w:rsid w:val="00D426C0"/>
    <w:rsid w:val="00D43726"/>
    <w:rsid w:val="00D606E3"/>
    <w:rsid w:val="00D678C0"/>
    <w:rsid w:val="00D67946"/>
    <w:rsid w:val="00D729F1"/>
    <w:rsid w:val="00D805F8"/>
    <w:rsid w:val="00D87DD6"/>
    <w:rsid w:val="00D950D5"/>
    <w:rsid w:val="00D95B3F"/>
    <w:rsid w:val="00D96EA4"/>
    <w:rsid w:val="00D978CC"/>
    <w:rsid w:val="00DA0D65"/>
    <w:rsid w:val="00DB0FFC"/>
    <w:rsid w:val="00DB690D"/>
    <w:rsid w:val="00DC2E88"/>
    <w:rsid w:val="00DD725A"/>
    <w:rsid w:val="00DE3A68"/>
    <w:rsid w:val="00DE525A"/>
    <w:rsid w:val="00DE6F9D"/>
    <w:rsid w:val="00DE7B64"/>
    <w:rsid w:val="00DF7675"/>
    <w:rsid w:val="00E063FE"/>
    <w:rsid w:val="00E122F8"/>
    <w:rsid w:val="00E25B20"/>
    <w:rsid w:val="00E34B92"/>
    <w:rsid w:val="00E37BB9"/>
    <w:rsid w:val="00E423B4"/>
    <w:rsid w:val="00E53FB2"/>
    <w:rsid w:val="00E54D18"/>
    <w:rsid w:val="00E64739"/>
    <w:rsid w:val="00E65327"/>
    <w:rsid w:val="00E662AC"/>
    <w:rsid w:val="00E70A8B"/>
    <w:rsid w:val="00E717F5"/>
    <w:rsid w:val="00E7187A"/>
    <w:rsid w:val="00E7511D"/>
    <w:rsid w:val="00E80E1B"/>
    <w:rsid w:val="00E8649D"/>
    <w:rsid w:val="00E873EC"/>
    <w:rsid w:val="00E90A1E"/>
    <w:rsid w:val="00E90C1A"/>
    <w:rsid w:val="00E95786"/>
    <w:rsid w:val="00EA48D5"/>
    <w:rsid w:val="00EB5F5A"/>
    <w:rsid w:val="00EC163B"/>
    <w:rsid w:val="00EC6D82"/>
    <w:rsid w:val="00ED281F"/>
    <w:rsid w:val="00ED2FE8"/>
    <w:rsid w:val="00ED4A90"/>
    <w:rsid w:val="00ED50C1"/>
    <w:rsid w:val="00EE343D"/>
    <w:rsid w:val="00EE3EA2"/>
    <w:rsid w:val="00EF2A47"/>
    <w:rsid w:val="00EF3BB2"/>
    <w:rsid w:val="00EF596F"/>
    <w:rsid w:val="00F009F4"/>
    <w:rsid w:val="00F01F93"/>
    <w:rsid w:val="00F06321"/>
    <w:rsid w:val="00F06C86"/>
    <w:rsid w:val="00F1180E"/>
    <w:rsid w:val="00F12D1E"/>
    <w:rsid w:val="00F14346"/>
    <w:rsid w:val="00F31906"/>
    <w:rsid w:val="00F366F6"/>
    <w:rsid w:val="00F36A4D"/>
    <w:rsid w:val="00F52CBF"/>
    <w:rsid w:val="00F542F1"/>
    <w:rsid w:val="00F61FC4"/>
    <w:rsid w:val="00F643D6"/>
    <w:rsid w:val="00F65A09"/>
    <w:rsid w:val="00F67E5B"/>
    <w:rsid w:val="00F70E1E"/>
    <w:rsid w:val="00F83277"/>
    <w:rsid w:val="00F875DC"/>
    <w:rsid w:val="00F90FC7"/>
    <w:rsid w:val="00F945EA"/>
    <w:rsid w:val="00FB3C6F"/>
    <w:rsid w:val="00FB78E8"/>
    <w:rsid w:val="00FC0CE2"/>
    <w:rsid w:val="00FC37D1"/>
    <w:rsid w:val="00FC5D98"/>
    <w:rsid w:val="00FD3744"/>
    <w:rsid w:val="00FD4B72"/>
    <w:rsid w:val="00FD6613"/>
    <w:rsid w:val="00FE4368"/>
    <w:rsid w:val="00FF0577"/>
    <w:rsid w:val="00FF3E22"/>
    <w:rsid w:val="00FF5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F16147"/>
  <w15:chartTrackingRefBased/>
  <w15:docId w15:val="{A3A61B12-9667-4ADE-8B36-57527AC4B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numPr>
        <w:numId w:val="1"/>
      </w:numPr>
      <w:spacing w:before="240"/>
      <w:outlineLvl w:val="0"/>
    </w:pPr>
    <w:rPr>
      <w:b/>
      <w:u w:val="single"/>
    </w:rPr>
  </w:style>
  <w:style w:type="paragraph" w:styleId="Nagwek2">
    <w:name w:val="heading 2"/>
    <w:basedOn w:val="Normalny"/>
    <w:next w:val="Normalny"/>
    <w:qFormat/>
    <w:pPr>
      <w:numPr>
        <w:ilvl w:val="1"/>
        <w:numId w:val="1"/>
      </w:numPr>
      <w:spacing w:before="120"/>
      <w:outlineLvl w:val="1"/>
    </w:pPr>
    <w:rPr>
      <w:b/>
    </w:rPr>
  </w:style>
  <w:style w:type="paragraph" w:styleId="Nagwek3">
    <w:name w:val="heading 3"/>
    <w:basedOn w:val="Normalny"/>
    <w:next w:val="Wcicienormalne"/>
    <w:qFormat/>
    <w:pPr>
      <w:numPr>
        <w:ilvl w:val="2"/>
        <w:numId w:val="1"/>
      </w:numPr>
      <w:outlineLvl w:val="2"/>
    </w:pPr>
    <w:rPr>
      <w:rFonts w:ascii="Times New Roman" w:hAnsi="Times New Roman"/>
      <w:b/>
    </w:rPr>
  </w:style>
  <w:style w:type="paragraph" w:styleId="Nagwek4">
    <w:name w:val="heading 4"/>
    <w:basedOn w:val="Normalny"/>
    <w:next w:val="Wcicienormalne"/>
    <w:qFormat/>
    <w:pPr>
      <w:numPr>
        <w:ilvl w:val="3"/>
        <w:numId w:val="1"/>
      </w:numPr>
      <w:outlineLvl w:val="3"/>
    </w:pPr>
    <w:rPr>
      <w:rFonts w:ascii="Times New Roman" w:hAnsi="Times New Roman"/>
      <w:u w:val="single"/>
    </w:rPr>
  </w:style>
  <w:style w:type="paragraph" w:styleId="Nagwek5">
    <w:name w:val="heading 5"/>
    <w:basedOn w:val="Normalny"/>
    <w:next w:val="Wcicienormalne"/>
    <w:qFormat/>
    <w:pPr>
      <w:numPr>
        <w:ilvl w:val="4"/>
        <w:numId w:val="1"/>
      </w:numPr>
      <w:outlineLvl w:val="4"/>
    </w:pPr>
    <w:rPr>
      <w:rFonts w:ascii="Times New Roman" w:hAnsi="Times New Roman"/>
      <w:b/>
      <w:sz w:val="20"/>
    </w:rPr>
  </w:style>
  <w:style w:type="paragraph" w:styleId="Nagwek6">
    <w:name w:val="heading 6"/>
    <w:basedOn w:val="Normalny"/>
    <w:next w:val="Wcicienormalne"/>
    <w:qFormat/>
    <w:pPr>
      <w:numPr>
        <w:ilvl w:val="5"/>
        <w:numId w:val="1"/>
      </w:numPr>
      <w:outlineLvl w:val="5"/>
    </w:pPr>
    <w:rPr>
      <w:rFonts w:ascii="Times New Roman" w:hAnsi="Times New Roman"/>
      <w:sz w:val="20"/>
      <w:u w:val="single"/>
    </w:rPr>
  </w:style>
  <w:style w:type="paragraph" w:styleId="Nagwek7">
    <w:name w:val="heading 7"/>
    <w:basedOn w:val="Normalny"/>
    <w:next w:val="Wcicienormalne"/>
    <w:qFormat/>
    <w:pPr>
      <w:numPr>
        <w:ilvl w:val="6"/>
        <w:numId w:val="1"/>
      </w:numPr>
      <w:outlineLvl w:val="6"/>
    </w:pPr>
    <w:rPr>
      <w:rFonts w:ascii="Times New Roman" w:hAnsi="Times New Roman"/>
      <w:i/>
      <w:sz w:val="20"/>
    </w:rPr>
  </w:style>
  <w:style w:type="paragraph" w:styleId="Nagwek8">
    <w:name w:val="heading 8"/>
    <w:basedOn w:val="Normalny"/>
    <w:next w:val="Wcicienormalne"/>
    <w:qFormat/>
    <w:pPr>
      <w:numPr>
        <w:ilvl w:val="7"/>
        <w:numId w:val="1"/>
      </w:numPr>
      <w:outlineLvl w:val="7"/>
    </w:pPr>
    <w:rPr>
      <w:rFonts w:ascii="Times New Roman" w:hAnsi="Times New Roman"/>
      <w:i/>
      <w:sz w:val="20"/>
    </w:rPr>
  </w:style>
  <w:style w:type="paragraph" w:styleId="Nagwek9">
    <w:name w:val="heading 9"/>
    <w:basedOn w:val="Normalny"/>
    <w:next w:val="Wcicienormalne"/>
    <w:qFormat/>
    <w:pPr>
      <w:numPr>
        <w:ilvl w:val="8"/>
        <w:numId w:val="1"/>
      </w:numPr>
      <w:outlineLvl w:val="8"/>
    </w:pPr>
    <w:rPr>
      <w:rFonts w:ascii="Times New Roman" w:hAnsi="Times New Roman"/>
      <w:i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Wcicienormalne">
    <w:name w:val="Normal Indent"/>
    <w:pPr>
      <w:ind w:firstLine="907"/>
      <w:jc w:val="both"/>
    </w:pPr>
    <w:rPr>
      <w:sz w:val="24"/>
    </w:rPr>
  </w:style>
  <w:style w:type="paragraph" w:styleId="Stopka">
    <w:name w:val="footer"/>
    <w:basedOn w:val="Normalny"/>
    <w:link w:val="StopkaZnak"/>
    <w:pPr>
      <w:tabs>
        <w:tab w:val="center" w:pos="4819"/>
        <w:tab w:val="right" w:pos="9071"/>
      </w:tabs>
    </w:pPr>
  </w:style>
  <w:style w:type="paragraph" w:styleId="Nagwek">
    <w:name w:val="header"/>
    <w:basedOn w:val="Normalny"/>
    <w:pPr>
      <w:tabs>
        <w:tab w:val="center" w:pos="4819"/>
        <w:tab w:val="right" w:pos="9071"/>
      </w:tabs>
    </w:pPr>
  </w:style>
  <w:style w:type="character" w:styleId="Odwoanieprzypisudolnego">
    <w:name w:val="footnote reference"/>
    <w:semiHidden/>
    <w:rPr>
      <w:position w:val="6"/>
      <w:sz w:val="16"/>
    </w:rPr>
  </w:style>
  <w:style w:type="paragraph" w:styleId="Tekstprzypisudolnego">
    <w:name w:val="footnote text"/>
    <w:basedOn w:val="Normalny"/>
    <w:semiHidden/>
    <w:rPr>
      <w:sz w:val="20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ind w:left="2268" w:hanging="2268"/>
    </w:pPr>
  </w:style>
  <w:style w:type="paragraph" w:styleId="Tekstpodstawowywcity2">
    <w:name w:val="Body Text Indent 2"/>
    <w:basedOn w:val="Normalny"/>
    <w:link w:val="Tekstpodstawowywcity2Znak"/>
    <w:pPr>
      <w:tabs>
        <w:tab w:val="left" w:pos="426"/>
      </w:tabs>
      <w:ind w:left="284" w:hanging="284"/>
      <w:jc w:val="both"/>
    </w:pPr>
  </w:style>
  <w:style w:type="paragraph" w:styleId="Tekstpodstawowy">
    <w:name w:val="Body Text"/>
    <w:basedOn w:val="Normalny"/>
    <w:link w:val="TekstpodstawowyZnak"/>
    <w:pPr>
      <w:numPr>
        <w:ilvl w:val="12"/>
      </w:numPr>
      <w:tabs>
        <w:tab w:val="left" w:pos="0"/>
      </w:tabs>
      <w:jc w:val="both"/>
    </w:pPr>
  </w:style>
  <w:style w:type="paragraph" w:styleId="Tekstpodstawowywcity3">
    <w:name w:val="Body Text Indent 3"/>
    <w:basedOn w:val="Normalny"/>
    <w:pPr>
      <w:numPr>
        <w:ilvl w:val="12"/>
      </w:numPr>
      <w:ind w:left="1134" w:hanging="425"/>
      <w:jc w:val="both"/>
    </w:pPr>
  </w:style>
  <w:style w:type="paragraph" w:styleId="Tekstpodstawowy2">
    <w:name w:val="Body Text 2"/>
    <w:basedOn w:val="Normalny"/>
    <w:pPr>
      <w:numPr>
        <w:ilvl w:val="12"/>
      </w:numPr>
      <w:tabs>
        <w:tab w:val="left" w:pos="0"/>
      </w:tabs>
      <w:ind w:right="-143"/>
      <w:jc w:val="both"/>
    </w:pPr>
  </w:style>
  <w:style w:type="paragraph" w:styleId="Tekstpodstawowy3">
    <w:name w:val="Body Text 3"/>
    <w:basedOn w:val="Normalny"/>
    <w:pPr>
      <w:jc w:val="center"/>
    </w:pPr>
    <w:rPr>
      <w:b/>
      <w:i/>
      <w:sz w:val="20"/>
    </w:rPr>
  </w:style>
  <w:style w:type="paragraph" w:styleId="Tytu">
    <w:name w:val="Title"/>
    <w:basedOn w:val="Normalny"/>
    <w:link w:val="TytuZnak"/>
    <w:qFormat/>
    <w:pPr>
      <w:jc w:val="center"/>
    </w:pPr>
    <w:rPr>
      <w:rFonts w:ascii="Times New Roman" w:hAnsi="Times New Roman"/>
      <w:b/>
      <w:bCs/>
      <w:spacing w:val="44"/>
      <w:sz w:val="32"/>
      <w:szCs w:val="24"/>
      <w:lang w:eastAsia="en-US"/>
    </w:rPr>
  </w:style>
  <w:style w:type="paragraph" w:customStyle="1" w:styleId="tekst">
    <w:name w:val="tekst"/>
    <w:basedOn w:val="Normalny"/>
    <w:pPr>
      <w:suppressLineNumbers/>
      <w:spacing w:before="60" w:after="60"/>
      <w:jc w:val="both"/>
    </w:pPr>
    <w:rPr>
      <w:rFonts w:ascii="Times New Roman" w:hAnsi="Times New Roman"/>
      <w:szCs w:val="24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rFonts w:ascii="Times New Roman" w:hAnsi="Times New Roman"/>
      <w:szCs w:val="24"/>
    </w:rPr>
  </w:style>
  <w:style w:type="paragraph" w:customStyle="1" w:styleId="lit">
    <w:name w:val="lit"/>
    <w:pPr>
      <w:spacing w:before="60" w:after="60"/>
      <w:ind w:left="1281" w:hanging="272"/>
      <w:jc w:val="both"/>
    </w:pPr>
    <w:rPr>
      <w:sz w:val="24"/>
      <w:szCs w:val="24"/>
    </w:rPr>
  </w:style>
  <w:style w:type="paragraph" w:customStyle="1" w:styleId="ust">
    <w:name w:val="ust"/>
    <w:pPr>
      <w:spacing w:before="60" w:after="60"/>
      <w:ind w:left="426" w:hanging="284"/>
      <w:jc w:val="both"/>
    </w:pPr>
    <w:rPr>
      <w:sz w:val="24"/>
      <w:szCs w:val="24"/>
    </w:rPr>
  </w:style>
  <w:style w:type="character" w:styleId="Hipercze">
    <w:name w:val="Hyperlink"/>
    <w:rPr>
      <w:color w:val="0000FF"/>
      <w:u w:val="single"/>
    </w:rPr>
  </w:style>
  <w:style w:type="character" w:customStyle="1" w:styleId="StopkaZnak">
    <w:name w:val="Stopka Znak"/>
    <w:link w:val="Stopka"/>
    <w:rsid w:val="00F14346"/>
    <w:rPr>
      <w:rFonts w:ascii="Arial" w:hAnsi="Arial"/>
      <w:sz w:val="24"/>
      <w:lang w:val="pl-PL" w:eastAsia="pl-PL" w:bidi="ar-SA"/>
    </w:rPr>
  </w:style>
  <w:style w:type="character" w:customStyle="1" w:styleId="trzynastka">
    <w:name w:val="trzynastka"/>
    <w:basedOn w:val="Domylnaczcionkaakapitu"/>
  </w:style>
  <w:style w:type="paragraph" w:customStyle="1" w:styleId="WW-Tekstpodstawowy2">
    <w:name w:val="WW-Tekst podstawowy 2"/>
    <w:basedOn w:val="Normalny"/>
    <w:pPr>
      <w:widowControl w:val="0"/>
      <w:suppressAutoHyphens/>
      <w:spacing w:line="360" w:lineRule="auto"/>
      <w:jc w:val="both"/>
    </w:pPr>
    <w:rPr>
      <w:rFonts w:ascii="Times New Roman" w:hAnsi="Times New Roman"/>
      <w:sz w:val="22"/>
    </w:rPr>
  </w:style>
  <w:style w:type="paragraph" w:customStyle="1" w:styleId="WW-Tekstpodstawowywcity2">
    <w:name w:val="WW-Tekst podstawowy wcięty 2"/>
    <w:basedOn w:val="Normalny"/>
    <w:pPr>
      <w:widowControl w:val="0"/>
      <w:suppressAutoHyphens/>
      <w:ind w:firstLine="709"/>
      <w:jc w:val="both"/>
    </w:pPr>
    <w:rPr>
      <w:rFonts w:ascii="Times New Roman" w:eastAsia="Tahoma" w:hAnsi="Times New Roman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Normalny6">
    <w:name w:val="Normalny+6"/>
    <w:basedOn w:val="Default"/>
    <w:next w:val="Default"/>
    <w:rPr>
      <w:rFonts w:cs="Times New Roman"/>
      <w:color w:val="auto"/>
    </w:rPr>
  </w:style>
  <w:style w:type="paragraph" w:customStyle="1" w:styleId="Nag3wek3">
    <w:name w:val="Nag3ówek+3"/>
    <w:basedOn w:val="Default"/>
    <w:next w:val="Default"/>
    <w:rPr>
      <w:rFonts w:cs="Times New Roman"/>
      <w:color w:val="auto"/>
    </w:rPr>
  </w:style>
  <w:style w:type="paragraph" w:customStyle="1" w:styleId="Tekstpodstawowy25">
    <w:name w:val="Tekst podstawowy 2+5"/>
    <w:basedOn w:val="Default"/>
    <w:next w:val="Default"/>
    <w:rPr>
      <w:rFonts w:cs="Times New Roman"/>
      <w:color w:val="auto"/>
    </w:rPr>
  </w:style>
  <w:style w:type="paragraph" w:customStyle="1" w:styleId="Tytu31">
    <w:name w:val="Tytu3+1"/>
    <w:basedOn w:val="Default"/>
    <w:next w:val="Default"/>
    <w:rPr>
      <w:rFonts w:cs="Times New Roman"/>
      <w:color w:val="auto"/>
    </w:rPr>
  </w:style>
  <w:style w:type="paragraph" w:styleId="Akapitzlist">
    <w:name w:val="List Paragraph"/>
    <w:basedOn w:val="Normalny"/>
    <w:uiPriority w:val="34"/>
    <w:qFormat/>
    <w:pPr>
      <w:ind w:left="708"/>
    </w:pPr>
  </w:style>
  <w:style w:type="character" w:customStyle="1" w:styleId="ZnakZnak1">
    <w:name w:val="Znak Znak1"/>
    <w:rPr>
      <w:rFonts w:ascii="Arial" w:hAnsi="Arial"/>
      <w:sz w:val="24"/>
    </w:rPr>
  </w:style>
  <w:style w:type="character" w:customStyle="1" w:styleId="ZnakZnak">
    <w:name w:val="Znak Znak"/>
    <w:rPr>
      <w:rFonts w:ascii="Arial" w:hAnsi="Arial"/>
      <w:sz w:val="24"/>
    </w:rPr>
  </w:style>
  <w:style w:type="paragraph" w:styleId="NormalnyWeb">
    <w:name w:val="Normal (Web)"/>
    <w:basedOn w:val="Normalny"/>
    <w:unhideWhenUsed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ekstpodstawowy21">
    <w:name w:val="Tekst podstawowy 21"/>
    <w:basedOn w:val="Normalny"/>
    <w:rPr>
      <w:rFonts w:ascii="Times New Roman" w:hAnsi="Times New Roman"/>
      <w:b/>
    </w:rPr>
  </w:style>
  <w:style w:type="character" w:customStyle="1" w:styleId="ZnakZnak2">
    <w:name w:val="Znak Znak2"/>
    <w:rPr>
      <w:rFonts w:ascii="Arial" w:hAnsi="Arial"/>
      <w:sz w:val="24"/>
      <w:lang w:val="pl-PL" w:eastAsia="pl-PL" w:bidi="ar-SA"/>
    </w:rPr>
  </w:style>
  <w:style w:type="character" w:customStyle="1" w:styleId="ZnakZnak3">
    <w:name w:val="Znak Znak3"/>
    <w:rPr>
      <w:rFonts w:ascii="Arial" w:hAnsi="Arial"/>
      <w:sz w:val="24"/>
      <w:lang w:val="pl-PL" w:eastAsia="pl-PL" w:bidi="ar-SA"/>
    </w:rPr>
  </w:style>
  <w:style w:type="character" w:customStyle="1" w:styleId="Tekstpodstawowywcity2Znak">
    <w:name w:val="Tekst podstawowy wcięty 2 Znak"/>
    <w:link w:val="Tekstpodstawowywcity2"/>
    <w:rsid w:val="00450BC4"/>
    <w:rPr>
      <w:rFonts w:ascii="Arial" w:hAnsi="Arial"/>
      <w:sz w:val="24"/>
    </w:rPr>
  </w:style>
  <w:style w:type="character" w:customStyle="1" w:styleId="TekstpodstawowyZnak">
    <w:name w:val="Tekst podstawowy Znak"/>
    <w:link w:val="Tekstpodstawowy"/>
    <w:rsid w:val="00450BC4"/>
    <w:rPr>
      <w:rFonts w:ascii="Arial" w:hAnsi="Arial"/>
      <w:sz w:val="24"/>
    </w:rPr>
  </w:style>
  <w:style w:type="character" w:customStyle="1" w:styleId="Domylnaczcionkaakapitu6">
    <w:name w:val="Domyślna czcionka akapitu6"/>
    <w:rsid w:val="00262D6D"/>
  </w:style>
  <w:style w:type="character" w:customStyle="1" w:styleId="TytuZnak">
    <w:name w:val="Tytuł Znak"/>
    <w:link w:val="Tytu"/>
    <w:rsid w:val="00ED50C1"/>
    <w:rPr>
      <w:b/>
      <w:bCs/>
      <w:spacing w:val="44"/>
      <w:sz w:val="32"/>
      <w:szCs w:val="24"/>
      <w:lang w:eastAsia="en-US"/>
    </w:rPr>
  </w:style>
  <w:style w:type="paragraph" w:styleId="Tekstdymka">
    <w:name w:val="Balloon Text"/>
    <w:basedOn w:val="Normalny"/>
    <w:link w:val="TekstdymkaZnak"/>
    <w:rsid w:val="007D7F2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7D7F2A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1D2AD0"/>
    <w:pPr>
      <w:widowControl w:val="0"/>
      <w:suppressAutoHyphens/>
      <w:autoSpaceDN w:val="0"/>
      <w:textAlignment w:val="baseline"/>
    </w:pPr>
    <w:rPr>
      <w:rFonts w:eastAsia="Lucida Sans Unicode" w:cs="Tahoma"/>
      <w:color w:val="000000"/>
      <w:kern w:val="3"/>
      <w:sz w:val="24"/>
      <w:szCs w:val="24"/>
      <w:lang w:val="en-US" w:eastAsia="en-US" w:bidi="en-US"/>
    </w:rPr>
  </w:style>
  <w:style w:type="paragraph" w:customStyle="1" w:styleId="Standarduser">
    <w:name w:val="Standard (user)"/>
    <w:rsid w:val="00D23AFF"/>
    <w:pPr>
      <w:widowControl w:val="0"/>
      <w:suppressAutoHyphens/>
      <w:autoSpaceDE w:val="0"/>
      <w:autoSpaceDN w:val="0"/>
      <w:textAlignment w:val="baseline"/>
    </w:pPr>
    <w:rPr>
      <w:kern w:val="3"/>
      <w:sz w:val="24"/>
      <w:szCs w:val="24"/>
      <w:lang w:eastAsia="en-US" w:bidi="pl-PL"/>
    </w:rPr>
  </w:style>
  <w:style w:type="paragraph" w:styleId="Zwykytekst">
    <w:name w:val="Plain Text"/>
    <w:basedOn w:val="Standard"/>
    <w:link w:val="ZwykytekstZnak"/>
    <w:rsid w:val="007D1102"/>
    <w:rPr>
      <w:rFonts w:ascii="Courier New" w:eastAsia="Courier New" w:hAnsi="Courier New" w:cs="Courier New"/>
      <w:color w:val="auto"/>
      <w:sz w:val="20"/>
      <w:szCs w:val="20"/>
      <w:lang w:val="pl-PL" w:eastAsia="pl-PL" w:bidi="ar-SA"/>
    </w:rPr>
  </w:style>
  <w:style w:type="character" w:customStyle="1" w:styleId="ZwykytekstZnak">
    <w:name w:val="Zwykły tekst Znak"/>
    <w:link w:val="Zwykytekst"/>
    <w:rsid w:val="007D1102"/>
    <w:rPr>
      <w:rFonts w:ascii="Courier New" w:eastAsia="Courier New" w:hAnsi="Courier New" w:cs="Courier New"/>
      <w:kern w:val="3"/>
    </w:rPr>
  </w:style>
  <w:style w:type="table" w:styleId="Tabela-Siatka">
    <w:name w:val="Table Grid"/>
    <w:basedOn w:val="Standardowy"/>
    <w:rsid w:val="00103D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rsid w:val="00D96EA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D96EA4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D96EA4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rsid w:val="00D96EA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D96EA4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235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35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79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72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0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TEMPLATE\SPEC-WR3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264D74-1A97-46BF-89A8-C91BB8DDB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SPEC-WR3.DOT</Template>
  <TotalTime>57</TotalTime>
  <Pages>2</Pages>
  <Words>514</Words>
  <Characters>3090</Characters>
  <Application>Microsoft Office Word</Application>
  <DocSecurity>8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ZAKŁAD  GOSPODARKI  KOMUNALNEJ</vt:lpstr>
    </vt:vector>
  </TitlesOfParts>
  <Company>ZGKiM</Company>
  <LinksUpToDate>false</LinksUpToDate>
  <CharactersWithSpaces>3597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ZAKŁAD  GOSPODARKI  KOMUNALNEJ</dc:title>
  <dc:subject/>
  <dc:creator>ZGKiM</dc:creator>
  <cp:keywords/>
  <cp:lastModifiedBy>Przemyslaw Szczapinski</cp:lastModifiedBy>
  <cp:revision>62</cp:revision>
  <cp:lastPrinted>2025-05-23T10:08:00Z</cp:lastPrinted>
  <dcterms:created xsi:type="dcterms:W3CDTF">2025-05-23T10:08:00Z</dcterms:created>
  <dcterms:modified xsi:type="dcterms:W3CDTF">2026-04-02T09:43:00Z</dcterms:modified>
</cp:coreProperties>
</file>